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75AFBB" w14:textId="1108487E" w:rsidR="00A45FE2" w:rsidRPr="0016316A" w:rsidRDefault="00A45FE2" w:rsidP="00A45FE2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r w:rsidRPr="007B7496">
        <w:rPr>
          <w:bCs/>
          <w:noProof w:val="0"/>
          <w:sz w:val="24"/>
        </w:rPr>
        <w:t>3GPP T</w:t>
      </w:r>
      <w:bookmarkStart w:id="0" w:name="_Ref452454252"/>
      <w:bookmarkEnd w:id="0"/>
      <w:r w:rsidRPr="007B7496">
        <w:rPr>
          <w:bCs/>
          <w:noProof w:val="0"/>
          <w:sz w:val="24"/>
        </w:rPr>
        <w:t xml:space="preserve">SG-RAN </w:t>
      </w:r>
      <w:r w:rsidRPr="000A4D7C">
        <w:rPr>
          <w:noProof w:val="0"/>
          <w:sz w:val="24"/>
        </w:rPr>
        <w:t>WG</w:t>
      </w:r>
      <w:r w:rsidR="00E622D3">
        <w:rPr>
          <w:noProof w:val="0"/>
          <w:sz w:val="24"/>
        </w:rPr>
        <w:t>4</w:t>
      </w:r>
      <w:r w:rsidR="00B97B12">
        <w:rPr>
          <w:noProof w:val="0"/>
          <w:sz w:val="24"/>
        </w:rPr>
        <w:t xml:space="preserve"> </w:t>
      </w:r>
      <w:r w:rsidR="00333470" w:rsidRPr="004A1E8E">
        <w:rPr>
          <w:bCs/>
          <w:noProof w:val="0"/>
          <w:sz w:val="24"/>
        </w:rPr>
        <w:t xml:space="preserve">Meeting </w:t>
      </w:r>
      <w:r w:rsidR="00333470">
        <w:rPr>
          <w:bCs/>
          <w:noProof w:val="0"/>
          <w:sz w:val="24"/>
        </w:rPr>
        <w:t>#</w:t>
      </w:r>
      <w:r w:rsidR="007572F7">
        <w:rPr>
          <w:noProof w:val="0"/>
          <w:sz w:val="24"/>
        </w:rPr>
        <w:t>86bis</w:t>
      </w:r>
      <w:r w:rsidRPr="0016316A">
        <w:rPr>
          <w:rFonts w:cs="Arial"/>
          <w:bCs/>
          <w:noProof w:val="0"/>
          <w:sz w:val="24"/>
        </w:rPr>
        <w:tab/>
      </w:r>
      <w:r w:rsidR="00E622D3">
        <w:rPr>
          <w:rFonts w:cs="Arial"/>
          <w:bCs/>
          <w:noProof w:val="0"/>
          <w:sz w:val="24"/>
        </w:rPr>
        <w:t>R4</w:t>
      </w:r>
      <w:r w:rsidR="00B3671D">
        <w:rPr>
          <w:rFonts w:cs="Arial"/>
          <w:bCs/>
          <w:noProof w:val="0"/>
          <w:sz w:val="24"/>
        </w:rPr>
        <w:t>-1</w:t>
      </w:r>
      <w:r w:rsidR="00AE32AA">
        <w:rPr>
          <w:rFonts w:cs="Arial"/>
          <w:bCs/>
          <w:noProof w:val="0"/>
          <w:sz w:val="24"/>
        </w:rPr>
        <w:t>80</w:t>
      </w:r>
      <w:r w:rsidR="00E81A17">
        <w:rPr>
          <w:rFonts w:cs="Arial"/>
          <w:bCs/>
          <w:noProof w:val="0"/>
          <w:sz w:val="24"/>
        </w:rPr>
        <w:t>5397</w:t>
      </w:r>
    </w:p>
    <w:p w14:paraId="7FE3607D" w14:textId="6394F0FF" w:rsidR="00A45FE2" w:rsidRPr="00CB69BA" w:rsidRDefault="00FA6C1A" w:rsidP="00A45FE2">
      <w:pPr>
        <w:pStyle w:val="Header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Melbourne</w:t>
      </w:r>
      <w:r w:rsidR="004A3B8F">
        <w:rPr>
          <w:noProof w:val="0"/>
          <w:sz w:val="24"/>
        </w:rPr>
        <w:t xml:space="preserve">, </w:t>
      </w:r>
      <w:r w:rsidR="00577837">
        <w:rPr>
          <w:noProof w:val="0"/>
          <w:sz w:val="24"/>
        </w:rPr>
        <w:t>Vic</w:t>
      </w:r>
      <w:r>
        <w:rPr>
          <w:noProof w:val="0"/>
          <w:sz w:val="24"/>
        </w:rPr>
        <w:t>, Australia</w:t>
      </w:r>
      <w:r w:rsidR="005A0408">
        <w:rPr>
          <w:noProof w:val="0"/>
          <w:sz w:val="24"/>
        </w:rPr>
        <w:t xml:space="preserve">, </w:t>
      </w:r>
      <w:r>
        <w:rPr>
          <w:noProof w:val="0"/>
          <w:sz w:val="24"/>
        </w:rPr>
        <w:t>16th</w:t>
      </w:r>
      <w:r w:rsidR="000425A0">
        <w:rPr>
          <w:noProof w:val="0"/>
          <w:sz w:val="24"/>
        </w:rPr>
        <w:t xml:space="preserve"> </w:t>
      </w:r>
      <w:r w:rsidR="004A3B8F">
        <w:rPr>
          <w:noProof w:val="0"/>
          <w:sz w:val="24"/>
        </w:rPr>
        <w:t xml:space="preserve">– </w:t>
      </w:r>
      <w:r>
        <w:rPr>
          <w:noProof w:val="0"/>
          <w:sz w:val="24"/>
        </w:rPr>
        <w:t>20th</w:t>
      </w:r>
      <w:r w:rsidR="00354A86">
        <w:rPr>
          <w:noProof w:val="0"/>
          <w:sz w:val="24"/>
        </w:rPr>
        <w:t xml:space="preserve"> </w:t>
      </w:r>
      <w:r>
        <w:rPr>
          <w:noProof w:val="0"/>
          <w:sz w:val="24"/>
        </w:rPr>
        <w:t>April</w:t>
      </w:r>
      <w:r w:rsidR="00B3671D">
        <w:rPr>
          <w:noProof w:val="0"/>
          <w:sz w:val="24"/>
        </w:rPr>
        <w:t xml:space="preserve"> </w:t>
      </w:r>
      <w:r>
        <w:rPr>
          <w:noProof w:val="0"/>
          <w:sz w:val="24"/>
        </w:rPr>
        <w:t>2018</w:t>
      </w:r>
      <w:r w:rsidR="00B3671D" w:rsidRPr="00B3671D">
        <w:rPr>
          <w:noProof w:val="0"/>
          <w:sz w:val="24"/>
        </w:rPr>
        <w:t> </w:t>
      </w:r>
    </w:p>
    <w:p w14:paraId="1314CDA2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20216877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C0723AD" w14:textId="137C7834" w:rsidR="00CD4C7B" w:rsidRPr="00A45FE2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A45FE2" w:rsidRPr="0016316A">
        <w:rPr>
          <w:rFonts w:ascii="Arial" w:hAnsi="Arial" w:cs="Arial"/>
          <w:b/>
          <w:bCs/>
          <w:sz w:val="24"/>
        </w:rPr>
        <w:t>Nokia</w:t>
      </w:r>
      <w:r w:rsidR="00F81833">
        <w:rPr>
          <w:rFonts w:ascii="Arial" w:hAnsi="Arial" w:cs="Arial"/>
          <w:b/>
          <w:bCs/>
          <w:sz w:val="24"/>
        </w:rPr>
        <w:t xml:space="preserve">, </w:t>
      </w:r>
      <w:r w:rsidR="003F5566">
        <w:rPr>
          <w:rFonts w:ascii="Arial" w:eastAsiaTheme="minorHAnsi" w:hAnsi="Arial" w:cs="Arial"/>
          <w:b/>
          <w:bCs/>
          <w:sz w:val="24"/>
        </w:rPr>
        <w:t>Nokia</w:t>
      </w:r>
      <w:r w:rsidR="00F81833" w:rsidRPr="00B43D89">
        <w:rPr>
          <w:rFonts w:ascii="Arial" w:eastAsiaTheme="minorHAnsi" w:hAnsi="Arial" w:cs="Arial"/>
          <w:b/>
          <w:bCs/>
          <w:sz w:val="24"/>
        </w:rPr>
        <w:t xml:space="preserve"> Shanghai Bell</w:t>
      </w:r>
    </w:p>
    <w:p w14:paraId="38F0AED7" w14:textId="104EB861" w:rsidR="00CD4C7B" w:rsidRDefault="006A0B35" w:rsidP="00EB5DEC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B452A0">
        <w:rPr>
          <w:rFonts w:ascii="Arial" w:hAnsi="Arial" w:cs="Arial"/>
          <w:b/>
          <w:bCs/>
          <w:sz w:val="24"/>
        </w:rPr>
        <w:t>CATR</w:t>
      </w:r>
      <w:r w:rsidR="00221DE8">
        <w:rPr>
          <w:rFonts w:ascii="Arial" w:hAnsi="Arial" w:cs="Arial"/>
          <w:b/>
          <w:bCs/>
          <w:sz w:val="24"/>
        </w:rPr>
        <w:t xml:space="preserve"> set </w:t>
      </w:r>
      <w:r w:rsidR="00BA3868">
        <w:rPr>
          <w:rFonts w:ascii="Arial" w:hAnsi="Arial" w:cs="Arial"/>
          <w:b/>
          <w:bCs/>
          <w:sz w:val="24"/>
        </w:rPr>
        <w:t>up</w:t>
      </w:r>
      <w:r w:rsidR="00687C2C">
        <w:rPr>
          <w:rFonts w:ascii="Arial" w:hAnsi="Arial" w:cs="Arial"/>
          <w:b/>
          <w:bCs/>
          <w:sz w:val="24"/>
        </w:rPr>
        <w:t xml:space="preserve"> for </w:t>
      </w:r>
      <w:r w:rsidR="0044291F">
        <w:rPr>
          <w:rFonts w:ascii="Arial" w:hAnsi="Arial" w:cs="Arial"/>
          <w:b/>
          <w:bCs/>
          <w:sz w:val="24"/>
        </w:rPr>
        <w:t xml:space="preserve">TX </w:t>
      </w:r>
      <w:r w:rsidR="00687C2C">
        <w:rPr>
          <w:rFonts w:ascii="Arial" w:hAnsi="Arial" w:cs="Arial"/>
          <w:b/>
          <w:bCs/>
          <w:sz w:val="24"/>
        </w:rPr>
        <w:t xml:space="preserve">spurious </w:t>
      </w:r>
      <w:r w:rsidR="00203D72">
        <w:rPr>
          <w:rFonts w:ascii="Arial" w:hAnsi="Arial" w:cs="Arial"/>
          <w:b/>
          <w:bCs/>
          <w:sz w:val="24"/>
        </w:rPr>
        <w:t xml:space="preserve">and </w:t>
      </w:r>
      <w:r w:rsidR="006E7C92">
        <w:rPr>
          <w:rFonts w:ascii="Arial" w:hAnsi="Arial" w:cs="Arial"/>
          <w:b/>
          <w:bCs/>
          <w:sz w:val="24"/>
        </w:rPr>
        <w:t>EMC</w:t>
      </w:r>
      <w:r w:rsidR="00BA3868">
        <w:rPr>
          <w:rFonts w:ascii="Arial" w:hAnsi="Arial" w:cs="Arial"/>
          <w:b/>
          <w:bCs/>
          <w:sz w:val="24"/>
        </w:rPr>
        <w:t xml:space="preserve"> </w:t>
      </w:r>
      <w:r w:rsidR="008D2B42">
        <w:rPr>
          <w:rFonts w:ascii="Arial" w:hAnsi="Arial" w:cs="Arial"/>
          <w:b/>
          <w:bCs/>
          <w:sz w:val="24"/>
        </w:rPr>
        <w:t xml:space="preserve">emissions of OTA AAS BS, </w:t>
      </w:r>
      <w:r w:rsidR="00176AF3">
        <w:rPr>
          <w:rFonts w:ascii="Arial" w:hAnsi="Arial" w:cs="Arial"/>
          <w:b/>
          <w:bCs/>
          <w:sz w:val="24"/>
        </w:rPr>
        <w:t xml:space="preserve">and </w:t>
      </w:r>
      <w:r w:rsidR="006E7C92">
        <w:rPr>
          <w:rFonts w:ascii="Arial" w:hAnsi="Arial" w:cs="Arial"/>
          <w:b/>
          <w:bCs/>
          <w:sz w:val="24"/>
        </w:rPr>
        <w:t>NR BS type 1-O</w:t>
      </w:r>
    </w:p>
    <w:p w14:paraId="28325425" w14:textId="19567977" w:rsidR="00143DD8" w:rsidRPr="006A0B35" w:rsidRDefault="008D2B42" w:rsidP="00A8485E">
      <w:pPr>
        <w:pStyle w:val="CRCoverPage"/>
        <w:tabs>
          <w:tab w:val="left" w:pos="1985"/>
        </w:tabs>
        <w:rPr>
          <w:lang w:val="en-US"/>
        </w:rPr>
      </w:pPr>
      <w:r>
        <w:rPr>
          <w:rFonts w:cs="Arial"/>
          <w:b/>
          <w:bCs/>
          <w:sz w:val="24"/>
        </w:rPr>
        <w:t xml:space="preserve"> </w:t>
      </w:r>
      <w:r w:rsidR="00143DD8" w:rsidRPr="00B266B0">
        <w:rPr>
          <w:rFonts w:cs="Arial"/>
          <w:b/>
          <w:bCs/>
          <w:sz w:val="24"/>
        </w:rPr>
        <w:t>Agenda item:</w:t>
      </w:r>
      <w:r w:rsidR="00143DD8">
        <w:rPr>
          <w:rFonts w:cs="Arial"/>
          <w:b/>
          <w:bCs/>
          <w:sz w:val="24"/>
        </w:rPr>
        <w:tab/>
      </w:r>
      <w:r w:rsidR="00EB0EFB">
        <w:rPr>
          <w:rFonts w:cs="Arial"/>
          <w:b/>
          <w:bCs/>
          <w:sz w:val="24"/>
        </w:rPr>
        <w:t>6</w:t>
      </w:r>
      <w:r w:rsidR="00B60A75" w:rsidRPr="005B11F5">
        <w:rPr>
          <w:rFonts w:cs="Arial"/>
          <w:b/>
          <w:bCs/>
          <w:sz w:val="24"/>
        </w:rPr>
        <w:t>.</w:t>
      </w:r>
      <w:r w:rsidR="00EB0EFB" w:rsidRPr="00E81A17">
        <w:rPr>
          <w:rFonts w:cs="Arial"/>
          <w:b/>
          <w:bCs/>
          <w:sz w:val="24"/>
        </w:rPr>
        <w:t>26</w:t>
      </w:r>
      <w:r w:rsidR="00143DD8" w:rsidRPr="00E81A17">
        <w:rPr>
          <w:rFonts w:cs="Arial"/>
          <w:b/>
          <w:bCs/>
          <w:sz w:val="24"/>
        </w:rPr>
        <w:t>.</w:t>
      </w:r>
      <w:r w:rsidR="00065115" w:rsidRPr="00E81A17">
        <w:rPr>
          <w:rFonts w:cs="Arial"/>
          <w:b/>
          <w:bCs/>
          <w:sz w:val="24"/>
        </w:rPr>
        <w:t>3.</w:t>
      </w:r>
      <w:r w:rsidR="00EB0EFB" w:rsidRPr="00E81A17">
        <w:rPr>
          <w:rFonts w:cs="Arial"/>
          <w:b/>
          <w:bCs/>
          <w:sz w:val="24"/>
        </w:rPr>
        <w:t>1.</w:t>
      </w:r>
      <w:bookmarkStart w:id="1" w:name="_GoBack"/>
      <w:bookmarkEnd w:id="1"/>
      <w:r w:rsidR="00094969">
        <w:rPr>
          <w:rFonts w:cs="Arial"/>
          <w:b/>
          <w:bCs/>
          <w:sz w:val="24"/>
        </w:rPr>
        <w:t>5</w:t>
      </w:r>
    </w:p>
    <w:p w14:paraId="62346435" w14:textId="6E333593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6A0B35">
        <w:rPr>
          <w:rFonts w:ascii="Arial" w:hAnsi="Arial" w:cs="Arial"/>
          <w:b/>
          <w:bCs/>
          <w:sz w:val="24"/>
        </w:rPr>
        <w:t>ent for:</w:t>
      </w:r>
      <w:r w:rsidR="006A0B35">
        <w:rPr>
          <w:rFonts w:ascii="Arial" w:hAnsi="Arial" w:cs="Arial"/>
          <w:b/>
          <w:bCs/>
          <w:sz w:val="24"/>
        </w:rPr>
        <w:tab/>
      </w:r>
      <w:r w:rsidR="00016775">
        <w:rPr>
          <w:rFonts w:ascii="Arial" w:hAnsi="Arial" w:cs="Arial"/>
          <w:b/>
          <w:bCs/>
          <w:sz w:val="24"/>
        </w:rPr>
        <w:t>Discussion</w:t>
      </w:r>
    </w:p>
    <w:p w14:paraId="0EF51EF2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3E24F33F" w14:textId="36774B82" w:rsidR="00D46427" w:rsidRDefault="00670B77" w:rsidP="00171463">
      <w:pPr>
        <w:spacing w:after="0"/>
        <w:rPr>
          <w:bCs/>
        </w:rPr>
      </w:pPr>
      <w:r>
        <w:rPr>
          <w:bCs/>
        </w:rPr>
        <w:t xml:space="preserve">During </w:t>
      </w:r>
      <w:r w:rsidR="00CB2E74">
        <w:rPr>
          <w:bCs/>
        </w:rPr>
        <w:t>the last</w:t>
      </w:r>
      <w:r>
        <w:rPr>
          <w:bCs/>
        </w:rPr>
        <w:t xml:space="preserve"> RAN4#86</w:t>
      </w:r>
      <w:r w:rsidR="00CB2E74">
        <w:rPr>
          <w:bCs/>
        </w:rPr>
        <w:t xml:space="preserve"> meeting</w:t>
      </w:r>
      <w:r>
        <w:rPr>
          <w:bCs/>
        </w:rPr>
        <w:t>,</w:t>
      </w:r>
      <w:r w:rsidR="00D35917">
        <w:rPr>
          <w:bCs/>
        </w:rPr>
        <w:t xml:space="preserve"> the </w:t>
      </w:r>
      <w:r>
        <w:rPr>
          <w:bCs/>
        </w:rPr>
        <w:t xml:space="preserve">WF </w:t>
      </w:r>
      <w:r w:rsidR="00C160F4">
        <w:rPr>
          <w:bCs/>
        </w:rPr>
        <w:t xml:space="preserve">on OTA TRP conformance requirements </w:t>
      </w:r>
      <w:r w:rsidR="007C3C50">
        <w:rPr>
          <w:bCs/>
        </w:rPr>
        <w:t xml:space="preserve">[1] </w:t>
      </w:r>
      <w:r w:rsidR="00B16BE9">
        <w:rPr>
          <w:bCs/>
        </w:rPr>
        <w:t>was approved</w:t>
      </w:r>
      <w:r w:rsidR="002B475B">
        <w:rPr>
          <w:bCs/>
        </w:rPr>
        <w:t>, which outlined a list of open issu</w:t>
      </w:r>
      <w:r w:rsidR="00082BA8">
        <w:rPr>
          <w:bCs/>
        </w:rPr>
        <w:t>es to be addressed</w:t>
      </w:r>
      <w:r w:rsidR="00FE55D0">
        <w:rPr>
          <w:bCs/>
        </w:rPr>
        <w:t xml:space="preserve"> in forthcoming meetings</w:t>
      </w:r>
      <w:r w:rsidR="00082BA8">
        <w:rPr>
          <w:bCs/>
        </w:rPr>
        <w:t xml:space="preserve">. </w:t>
      </w:r>
      <w:r w:rsidR="0009007E">
        <w:rPr>
          <w:bCs/>
        </w:rPr>
        <w:t xml:space="preserve">One such open issue is </w:t>
      </w:r>
      <w:r w:rsidR="00D75C57">
        <w:rPr>
          <w:bCs/>
        </w:rPr>
        <w:t xml:space="preserve">the </w:t>
      </w:r>
      <w:r w:rsidR="0009007E">
        <w:rPr>
          <w:bCs/>
        </w:rPr>
        <w:t xml:space="preserve">OTA test methods for TRP-based OTA </w:t>
      </w:r>
      <w:r w:rsidR="00D46427">
        <w:rPr>
          <w:bCs/>
        </w:rPr>
        <w:t>requirements.</w:t>
      </w:r>
    </w:p>
    <w:p w14:paraId="2E3C825C" w14:textId="6261CD9A" w:rsidR="00FF4DF1" w:rsidRDefault="00FF4DF1" w:rsidP="00171463">
      <w:pPr>
        <w:spacing w:after="0"/>
        <w:rPr>
          <w:bCs/>
        </w:rPr>
      </w:pPr>
    </w:p>
    <w:p w14:paraId="00CA94CB" w14:textId="60BD9E98" w:rsidR="00D7766E" w:rsidRDefault="002B475B" w:rsidP="00171463">
      <w:pPr>
        <w:spacing w:after="0"/>
        <w:rPr>
          <w:bCs/>
        </w:rPr>
      </w:pPr>
      <w:r>
        <w:rPr>
          <w:bCs/>
        </w:rPr>
        <w:t>T</w:t>
      </w:r>
      <w:r w:rsidR="00393143">
        <w:rPr>
          <w:bCs/>
        </w:rPr>
        <w:t xml:space="preserve">his document </w:t>
      </w:r>
      <w:r w:rsidR="00DC03D7">
        <w:rPr>
          <w:bCs/>
        </w:rPr>
        <w:t>considers a typical</w:t>
      </w:r>
      <w:r w:rsidR="00094A60">
        <w:rPr>
          <w:bCs/>
        </w:rPr>
        <w:t xml:space="preserve"> CATR</w:t>
      </w:r>
      <w:r w:rsidR="00D52DDE">
        <w:rPr>
          <w:bCs/>
        </w:rPr>
        <w:t xml:space="preserve"> </w:t>
      </w:r>
      <w:r w:rsidR="00377636">
        <w:rPr>
          <w:bCs/>
        </w:rPr>
        <w:t xml:space="preserve">test </w:t>
      </w:r>
      <w:r w:rsidR="006F113D">
        <w:rPr>
          <w:bCs/>
        </w:rPr>
        <w:t>system</w:t>
      </w:r>
      <w:r w:rsidR="00316113">
        <w:rPr>
          <w:bCs/>
        </w:rPr>
        <w:t xml:space="preserve"> set </w:t>
      </w:r>
      <w:r w:rsidR="00BA3868">
        <w:rPr>
          <w:bCs/>
        </w:rPr>
        <w:t xml:space="preserve">up </w:t>
      </w:r>
      <w:r w:rsidR="00D52DDE">
        <w:rPr>
          <w:bCs/>
        </w:rPr>
        <w:t xml:space="preserve">for measuring </w:t>
      </w:r>
      <w:r w:rsidR="00120B1A">
        <w:rPr>
          <w:bCs/>
        </w:rPr>
        <w:t xml:space="preserve">radiated </w:t>
      </w:r>
      <w:r w:rsidR="00D52DDE">
        <w:rPr>
          <w:bCs/>
        </w:rPr>
        <w:t>spurious</w:t>
      </w:r>
      <w:r w:rsidR="00D666BF">
        <w:rPr>
          <w:bCs/>
        </w:rPr>
        <w:t xml:space="preserve"> and </w:t>
      </w:r>
      <w:r w:rsidR="00E92E53">
        <w:rPr>
          <w:bCs/>
        </w:rPr>
        <w:t>EMC</w:t>
      </w:r>
      <w:r w:rsidR="00120B1A">
        <w:rPr>
          <w:bCs/>
        </w:rPr>
        <w:t xml:space="preserve"> </w:t>
      </w:r>
      <w:r w:rsidR="003045AD">
        <w:rPr>
          <w:bCs/>
        </w:rPr>
        <w:t>emissions of</w:t>
      </w:r>
      <w:r w:rsidR="00140CA2">
        <w:rPr>
          <w:bCs/>
        </w:rPr>
        <w:t xml:space="preserve"> OTA AAS BS</w:t>
      </w:r>
      <w:r w:rsidR="00025023">
        <w:rPr>
          <w:bCs/>
        </w:rPr>
        <w:t xml:space="preserve"> </w:t>
      </w:r>
      <w:r w:rsidR="003B551B">
        <w:rPr>
          <w:bCs/>
        </w:rPr>
        <w:t xml:space="preserve">and </w:t>
      </w:r>
      <w:r w:rsidR="00025023">
        <w:rPr>
          <w:bCs/>
        </w:rPr>
        <w:t>NR BS type 1-O.</w:t>
      </w:r>
      <w:r w:rsidR="00E92E53">
        <w:rPr>
          <w:bCs/>
        </w:rPr>
        <w:t xml:space="preserve"> </w:t>
      </w:r>
      <w:r w:rsidR="006C3CCB">
        <w:rPr>
          <w:bCs/>
        </w:rPr>
        <w:t>The proposed test method</w:t>
      </w:r>
      <w:r w:rsidR="00EC1A54">
        <w:rPr>
          <w:bCs/>
        </w:rPr>
        <w:t>ology</w:t>
      </w:r>
      <w:r w:rsidR="0062149F">
        <w:rPr>
          <w:bCs/>
        </w:rPr>
        <w:t xml:space="preserve"> will serve</w:t>
      </w:r>
      <w:r w:rsidR="00C94697">
        <w:rPr>
          <w:bCs/>
        </w:rPr>
        <w:t xml:space="preserve"> a baseline</w:t>
      </w:r>
      <w:r w:rsidR="00284271">
        <w:rPr>
          <w:bCs/>
        </w:rPr>
        <w:t xml:space="preserve"> </w:t>
      </w:r>
      <w:r w:rsidR="00500333">
        <w:rPr>
          <w:bCs/>
        </w:rPr>
        <w:t xml:space="preserve">method </w:t>
      </w:r>
      <w:r w:rsidR="00284271">
        <w:rPr>
          <w:bCs/>
        </w:rPr>
        <w:t>for further optimization</w:t>
      </w:r>
      <w:r w:rsidR="00C94697">
        <w:rPr>
          <w:bCs/>
        </w:rPr>
        <w:t>.</w:t>
      </w:r>
      <w:r>
        <w:rPr>
          <w:bCs/>
        </w:rPr>
        <w:t xml:space="preserve"> </w:t>
      </w:r>
    </w:p>
    <w:p w14:paraId="5F0851B5" w14:textId="77777777" w:rsidR="00DE3E1C" w:rsidRPr="003E24CA" w:rsidRDefault="00DE3E1C" w:rsidP="00171463">
      <w:pPr>
        <w:spacing w:after="0"/>
        <w:rPr>
          <w:bCs/>
        </w:rPr>
      </w:pPr>
    </w:p>
    <w:p w14:paraId="4EA073DA" w14:textId="67A59823" w:rsidR="0019592F" w:rsidRPr="00E450A1" w:rsidRDefault="00C608C8" w:rsidP="00E450A1">
      <w:pPr>
        <w:pStyle w:val="Heading1"/>
        <w:rPr>
          <w:sz w:val="20"/>
        </w:rPr>
      </w:pPr>
      <w:r>
        <w:t>2</w:t>
      </w:r>
      <w:r>
        <w:tab/>
        <w:t>Discussion</w:t>
      </w:r>
      <w:bookmarkStart w:id="2" w:name="_MON_1249227490"/>
      <w:bookmarkStart w:id="3" w:name="_MON_1282989596"/>
      <w:bookmarkStart w:id="4" w:name="_MON_1282992763"/>
      <w:bookmarkStart w:id="5" w:name="_MON_1283666811"/>
      <w:bookmarkStart w:id="6" w:name="_MON_1290505886"/>
      <w:bookmarkStart w:id="7" w:name="_MON_1248002274"/>
      <w:bookmarkStart w:id="8" w:name="_MON_1248002336"/>
      <w:bookmarkStart w:id="9" w:name="_MON_1290505889"/>
      <w:bookmarkStart w:id="10" w:name="_MON_1230619646"/>
      <w:bookmarkStart w:id="11" w:name="_MON_1230620479"/>
      <w:bookmarkStart w:id="12" w:name="_MON_1230620585"/>
      <w:bookmarkStart w:id="13" w:name="_MON_1230620596"/>
      <w:bookmarkStart w:id="14" w:name="_MON_123062063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5AF2034" w14:textId="19523090" w:rsidR="00B03C80" w:rsidRDefault="00D63CA2" w:rsidP="00D63CA2">
      <w:pPr>
        <w:pStyle w:val="Heading2"/>
      </w:pPr>
      <w:r>
        <w:t xml:space="preserve">2.1 </w:t>
      </w:r>
      <w:r>
        <w:tab/>
      </w:r>
      <w:r w:rsidR="00BA3868">
        <w:t>R</w:t>
      </w:r>
      <w:r w:rsidR="00120B1A">
        <w:t xml:space="preserve">adiated </w:t>
      </w:r>
      <w:r w:rsidR="00A30DA3">
        <w:t xml:space="preserve">TX </w:t>
      </w:r>
      <w:r w:rsidR="00A57AB0">
        <w:t xml:space="preserve">spurious </w:t>
      </w:r>
      <w:r w:rsidR="00BA3868">
        <w:t xml:space="preserve">and EMC </w:t>
      </w:r>
      <w:r w:rsidR="00A57AB0">
        <w:t>emissions</w:t>
      </w:r>
    </w:p>
    <w:p w14:paraId="1F6FF5DE" w14:textId="0C2BC23D" w:rsidR="00441127" w:rsidRDefault="00441127" w:rsidP="00ED518C">
      <w:pPr>
        <w:spacing w:after="120"/>
      </w:pPr>
      <w:r>
        <w:rPr>
          <w:bCs/>
        </w:rPr>
        <w:t xml:space="preserve">According to TR 37.843 and TR 38.817-02, radiated </w:t>
      </w:r>
      <w:r w:rsidR="004B5CC9">
        <w:rPr>
          <w:bCs/>
        </w:rPr>
        <w:t xml:space="preserve">TX </w:t>
      </w:r>
      <w:r>
        <w:rPr>
          <w:bCs/>
        </w:rPr>
        <w:t xml:space="preserve">spurious emissions can no longer be differentiated from EMC emissions </w:t>
      </w:r>
      <w:r w:rsidR="00A34E98">
        <w:rPr>
          <w:bCs/>
        </w:rPr>
        <w:t xml:space="preserve">for </w:t>
      </w:r>
      <w:r>
        <w:rPr>
          <w:bCs/>
        </w:rPr>
        <w:t>over</w:t>
      </w:r>
      <w:r w:rsidR="00A34E98">
        <w:rPr>
          <w:bCs/>
        </w:rPr>
        <w:t xml:space="preserve"> the air testing</w:t>
      </w:r>
      <w:r>
        <w:rPr>
          <w:bCs/>
        </w:rPr>
        <w:t>. Consequently, one unified OTA emission requirement is specified for both spurious and EMC for OTA AAS BS, and NR BS type 1-O. As a result, one single OTA test system set up can be used for measuring the unified OTA requirement.</w:t>
      </w:r>
    </w:p>
    <w:p w14:paraId="637F6756" w14:textId="39ACE28A" w:rsidR="00B03C80" w:rsidRDefault="00375108" w:rsidP="00ED518C">
      <w:pPr>
        <w:spacing w:after="120"/>
      </w:pPr>
      <w:r>
        <w:t>Th</w:t>
      </w:r>
      <w:r w:rsidR="000F139E">
        <w:t>e unified OTA requirement for</w:t>
      </w:r>
      <w:r>
        <w:t xml:space="preserve"> both Tx spurious and EMC emissions </w:t>
      </w:r>
      <w:r w:rsidR="001118DD">
        <w:t xml:space="preserve">is shown in Figure 1. </w:t>
      </w:r>
      <w:r w:rsidR="00505D14">
        <w:t xml:space="preserve">The </w:t>
      </w:r>
      <w:r w:rsidR="002366EF">
        <w:t xml:space="preserve">frequency range and </w:t>
      </w:r>
      <w:r w:rsidR="00505D14">
        <w:t>measurement bandwidth</w:t>
      </w:r>
      <w:r w:rsidR="00C1041F">
        <w:t xml:space="preserve"> for EMC is the same as the spurious emissions. </w:t>
      </w:r>
    </w:p>
    <w:p w14:paraId="251FD036" w14:textId="42944D67" w:rsidR="00B03C80" w:rsidRDefault="00B03C80" w:rsidP="00ED518C">
      <w:pPr>
        <w:spacing w:after="120"/>
      </w:pPr>
    </w:p>
    <w:p w14:paraId="5BD447AC" w14:textId="096CD173" w:rsidR="00B03C80" w:rsidRDefault="00E16FAF" w:rsidP="003552E7">
      <w:pPr>
        <w:spacing w:after="0"/>
      </w:pPr>
      <w:r w:rsidRPr="007F3864">
        <w:rPr>
          <w:noProof/>
          <w:lang w:eastAsia="ko-K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7C290DB" wp14:editId="73860F89">
                <wp:simplePos x="0" y="0"/>
                <wp:positionH relativeFrom="column">
                  <wp:posOffset>3898822</wp:posOffset>
                </wp:positionH>
                <wp:positionV relativeFrom="paragraph">
                  <wp:posOffset>547612</wp:posOffset>
                </wp:positionV>
                <wp:extent cx="442595" cy="22987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2595" cy="2298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824A241" w14:textId="77777777" w:rsidR="00E16FAF" w:rsidRPr="00594F8F" w:rsidRDefault="00E16FAF" w:rsidP="00E16FAF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8C4DFC">
                              <w:t>Δf</w:t>
                            </w:r>
                            <w:r w:rsidRPr="008C4DFC">
                              <w:rPr>
                                <w:vertAlign w:val="subscript"/>
                              </w:rPr>
                              <w:t>OBUE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C290DB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307pt;margin-top:43.1pt;width:34.85pt;height:18.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" fillcolor="window" stroked="f" strokeweight=".5pt">
                <v:textbox inset="0,0,0,0">
                  <w:txbxContent>
                    <w:p w14:paraId="5824A241" w14:textId="77777777" w:rsidR="00E16FAF" w:rsidRPr="00594F8F" w:rsidRDefault="00E16FAF" w:rsidP="00E16FAF">
                      <w:pPr>
                        <w:rPr>
                          <w:sz w:val="18"/>
                          <w:szCs w:val="18"/>
                          <w:lang w:val="en-US"/>
                        </w:rPr>
                      </w:pPr>
                      <w:r w:rsidRPr="008C4DFC">
                        <w:t>Δf</w:t>
                      </w:r>
                      <w:r w:rsidRPr="008C4DFC">
                        <w:rPr>
                          <w:vertAlign w:val="subscript"/>
                        </w:rPr>
                        <w:t>OBUE</w:t>
                      </w:r>
                    </w:p>
                  </w:txbxContent>
                </v:textbox>
              </v:shape>
            </w:pict>
          </mc:Fallback>
        </mc:AlternateContent>
      </w:r>
      <w:r w:rsidRPr="007F3864">
        <w:rPr>
          <w:noProof/>
          <w:lang w:eastAsia="ko-K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342F789" wp14:editId="3F6ADB35">
                <wp:simplePos x="0" y="0"/>
                <wp:positionH relativeFrom="column">
                  <wp:posOffset>1800751</wp:posOffset>
                </wp:positionH>
                <wp:positionV relativeFrom="paragraph">
                  <wp:posOffset>549762</wp:posOffset>
                </wp:positionV>
                <wp:extent cx="442595" cy="229870"/>
                <wp:effectExtent l="0" t="0" r="0" b="0"/>
                <wp:wrapNone/>
                <wp:docPr id="194" name="Text Box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2595" cy="2298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C813904" w14:textId="77777777" w:rsidR="00E16FAF" w:rsidRPr="00594F8F" w:rsidRDefault="00E16FAF" w:rsidP="00E16FAF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8C4DFC">
                              <w:t>Δf</w:t>
                            </w:r>
                            <w:r w:rsidRPr="008C4DFC">
                              <w:rPr>
                                <w:vertAlign w:val="subscript"/>
                              </w:rPr>
                              <w:t>OBUE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42F789" id="Text Box 194" o:spid="_x0000_s1027" type="#_x0000_t202" style="position:absolute;margin-left:141.8pt;margin-top:43.3pt;width:34.85pt;height:18.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" fillcolor="window" stroked="f" strokeweight=".5pt">
                <v:textbox inset="0,0,0,0">
                  <w:txbxContent>
                    <w:p w14:paraId="1C813904" w14:textId="77777777" w:rsidR="00E16FAF" w:rsidRPr="00594F8F" w:rsidRDefault="00E16FAF" w:rsidP="00E16FAF">
                      <w:pPr>
                        <w:rPr>
                          <w:sz w:val="18"/>
                          <w:szCs w:val="18"/>
                          <w:lang w:val="en-US"/>
                        </w:rPr>
                      </w:pPr>
                      <w:r w:rsidRPr="008C4DFC">
                        <w:t>Δf</w:t>
                      </w:r>
                      <w:r w:rsidRPr="008C4DFC">
                        <w:rPr>
                          <w:vertAlign w:val="subscript"/>
                        </w:rPr>
                        <w:t>OBUE</w:t>
                      </w:r>
                    </w:p>
                  </w:txbxContent>
                </v:textbox>
              </v:shape>
            </w:pict>
          </mc:Fallback>
        </mc:AlternateContent>
      </w:r>
      <w:r w:rsidR="00594F8F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84DE59A" wp14:editId="5D256927">
                <wp:simplePos x="0" y="0"/>
                <wp:positionH relativeFrom="column">
                  <wp:posOffset>4550410</wp:posOffset>
                </wp:positionH>
                <wp:positionV relativeFrom="paragraph">
                  <wp:posOffset>540814</wp:posOffset>
                </wp:positionV>
                <wp:extent cx="808689" cy="295990"/>
                <wp:effectExtent l="0" t="0" r="0" b="889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8689" cy="2959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EB9E7BD" w14:textId="77777777" w:rsidR="00594F8F" w:rsidRPr="00594F8F" w:rsidRDefault="00594F8F" w:rsidP="00594F8F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EMC/Spurious emission limits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4DE59A" id="Text Box 6" o:spid="_x0000_s1028" type="#_x0000_t202" style="position:absolute;margin-left:358.3pt;margin-top:42.6pt;width:63.7pt;height:23.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" fillcolor="window" stroked="f" strokeweight=".5pt">
                <v:textbox inset="0,0,0,0">
                  <w:txbxContent>
                    <w:p w14:paraId="6EB9E7BD" w14:textId="77777777" w:rsidR="00594F8F" w:rsidRPr="00594F8F" w:rsidRDefault="00594F8F" w:rsidP="00594F8F">
                      <w:pPr>
                        <w:rPr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sz w:val="18"/>
                          <w:szCs w:val="18"/>
                          <w:lang w:val="en-US"/>
                        </w:rPr>
                        <w:t>EMC/Spurious emission limits</w:t>
                      </w:r>
                    </w:p>
                  </w:txbxContent>
                </v:textbox>
              </v:shape>
            </w:pict>
          </mc:Fallback>
        </mc:AlternateContent>
      </w:r>
      <w:r w:rsidR="00594F8F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BE1A074" wp14:editId="2F91685C">
                <wp:simplePos x="0" y="0"/>
                <wp:positionH relativeFrom="column">
                  <wp:posOffset>860784</wp:posOffset>
                </wp:positionH>
                <wp:positionV relativeFrom="paragraph">
                  <wp:posOffset>535059</wp:posOffset>
                </wp:positionV>
                <wp:extent cx="808689" cy="295990"/>
                <wp:effectExtent l="0" t="0" r="0" b="889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8689" cy="2959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331AAB0" w14:textId="679E9E6C" w:rsidR="00594F8F" w:rsidRPr="00594F8F" w:rsidRDefault="00594F8F" w:rsidP="00594F8F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EMC/Spurious emission limits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E1A074" id="Text Box 5" o:spid="_x0000_s1029" type="#_x0000_t202" style="position:absolute;margin-left:67.8pt;margin-top:42.15pt;width:63.7pt;height:23.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" fillcolor="white [3212]" stroked="f" strokeweight=".5pt">
                <v:textbox inset="0,0,0,0">
                  <w:txbxContent>
                    <w:p w14:paraId="7331AAB0" w14:textId="679E9E6C" w:rsidR="00594F8F" w:rsidRPr="00594F8F" w:rsidRDefault="00594F8F" w:rsidP="00594F8F">
                      <w:pPr>
                        <w:rPr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sz w:val="18"/>
                          <w:szCs w:val="18"/>
                          <w:lang w:val="en-US"/>
                        </w:rPr>
                        <w:t>EMC/Spurious emission limits</w:t>
                      </w:r>
                    </w:p>
                  </w:txbxContent>
                </v:textbox>
              </v:shape>
            </w:pict>
          </mc:Fallback>
        </mc:AlternateContent>
      </w:r>
      <w:r w:rsidR="00B52A7C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9C0E161" wp14:editId="2D8682E2">
                <wp:simplePos x="0" y="0"/>
                <wp:positionH relativeFrom="column">
                  <wp:posOffset>5385354</wp:posOffset>
                </wp:positionH>
                <wp:positionV relativeFrom="paragraph">
                  <wp:posOffset>593762</wp:posOffset>
                </wp:positionV>
                <wp:extent cx="618409" cy="179708"/>
                <wp:effectExtent l="0" t="0" r="10795" b="1079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409" cy="17970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A9E45E6" w14:textId="09EEE3B1" w:rsidR="00B52A7C" w:rsidRPr="00594F8F" w:rsidRDefault="00B52A7C" w:rsidP="00B52A7C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594F8F">
                              <w:rPr>
                                <w:sz w:val="18"/>
                                <w:szCs w:val="18"/>
                                <w:lang w:val="en-US"/>
                              </w:rPr>
                              <w:t>12.75 GHz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C0E161" id="Text Box 4" o:spid="_x0000_s1030" type="#_x0000_t202" style="position:absolute;margin-left:424.05pt;margin-top:46.75pt;width:48.7pt;height:14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" filled="f" stroked="f" strokeweight=".5pt">
                <v:textbox inset="0,0,0,0">
                  <w:txbxContent>
                    <w:p w14:paraId="6A9E45E6" w14:textId="09EEE3B1" w:rsidR="00B52A7C" w:rsidRPr="00594F8F" w:rsidRDefault="00B52A7C" w:rsidP="00B52A7C">
                      <w:pPr>
                        <w:rPr>
                          <w:sz w:val="18"/>
                          <w:szCs w:val="18"/>
                          <w:lang w:val="en-US"/>
                        </w:rPr>
                      </w:pPr>
                      <w:r w:rsidRPr="00594F8F">
                        <w:rPr>
                          <w:sz w:val="18"/>
                          <w:szCs w:val="18"/>
                          <w:lang w:val="en-US"/>
                        </w:rPr>
                        <w:t>12.75 GHz</w:t>
                      </w:r>
                    </w:p>
                  </w:txbxContent>
                </v:textbox>
              </v:shape>
            </w:pict>
          </mc:Fallback>
        </mc:AlternateContent>
      </w:r>
      <w:r w:rsidR="00B52A7C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3FA03CF" wp14:editId="20D9BC09">
                <wp:simplePos x="0" y="0"/>
                <wp:positionH relativeFrom="column">
                  <wp:posOffset>5464810</wp:posOffset>
                </wp:positionH>
                <wp:positionV relativeFrom="paragraph">
                  <wp:posOffset>382699</wp:posOffset>
                </wp:positionV>
                <wp:extent cx="0" cy="179708"/>
                <wp:effectExtent l="0" t="0" r="38100" b="29845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9708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F41EC0" id="Straight Connector 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0.3pt,30.15pt" to="430.3pt,4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" strokecolor="#5b9bd5" strokeweight="1pt">
                <v:stroke joinstyle="miter"/>
              </v:line>
            </w:pict>
          </mc:Fallback>
        </mc:AlternateContent>
      </w:r>
      <w:r w:rsidR="009952D9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F60EDB6" wp14:editId="60DC1175">
                <wp:simplePos x="0" y="0"/>
                <wp:positionH relativeFrom="column">
                  <wp:posOffset>596265</wp:posOffset>
                </wp:positionH>
                <wp:positionV relativeFrom="paragraph">
                  <wp:posOffset>381841</wp:posOffset>
                </wp:positionV>
                <wp:extent cx="0" cy="179708"/>
                <wp:effectExtent l="0" t="0" r="38100" b="29845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9708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F824FE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.95pt,30.05pt" to="46.95pt,4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" strokecolor="#5b9bd5 [3204]" strokeweight="1pt">
                <v:stroke joinstyle="miter"/>
              </v:line>
            </w:pict>
          </mc:Fallback>
        </mc:AlternateContent>
      </w:r>
      <w:r w:rsidR="001118DD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67F5E5" wp14:editId="4959D1CB">
                <wp:simplePos x="0" y="0"/>
                <wp:positionH relativeFrom="column">
                  <wp:posOffset>385103</wp:posOffset>
                </wp:positionH>
                <wp:positionV relativeFrom="paragraph">
                  <wp:posOffset>582820</wp:posOffset>
                </wp:positionV>
                <wp:extent cx="443986" cy="179708"/>
                <wp:effectExtent l="0" t="0" r="13335" b="1079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3986" cy="17970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041357B" w14:textId="3E014814" w:rsidR="001118DD" w:rsidRPr="00594F8F" w:rsidRDefault="001118DD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594F8F">
                              <w:rPr>
                                <w:sz w:val="18"/>
                                <w:szCs w:val="18"/>
                                <w:lang w:val="en-US"/>
                              </w:rPr>
                              <w:t>30 MHz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67F5E5" id="Text Box 1" o:spid="_x0000_s1031" type="#_x0000_t202" style="position:absolute;margin-left:30.3pt;margin-top:45.9pt;width:34.95pt;height:14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" filled="f" stroked="f" strokeweight=".5pt">
                <v:textbox inset="0,0,0,0">
                  <w:txbxContent>
                    <w:p w14:paraId="6041357B" w14:textId="3E014814" w:rsidR="001118DD" w:rsidRPr="00594F8F" w:rsidRDefault="001118DD">
                      <w:pPr>
                        <w:rPr>
                          <w:sz w:val="18"/>
                          <w:szCs w:val="18"/>
                          <w:lang w:val="en-US"/>
                        </w:rPr>
                      </w:pPr>
                      <w:r w:rsidRPr="00594F8F">
                        <w:rPr>
                          <w:sz w:val="18"/>
                          <w:szCs w:val="18"/>
                          <w:lang w:val="en-US"/>
                        </w:rPr>
                        <w:t>30 MHz</w:t>
                      </w:r>
                    </w:p>
                  </w:txbxContent>
                </v:textbox>
              </v:shape>
            </w:pict>
          </mc:Fallback>
        </mc:AlternateContent>
      </w:r>
      <w:bookmarkStart w:id="15" w:name="_Hlk509841413"/>
      <w:bookmarkStart w:id="16" w:name="_MON_1577700308"/>
      <w:bookmarkEnd w:id="16"/>
      <w:r w:rsidR="00B03C80" w:rsidRPr="00F11F67">
        <w:rPr>
          <w:lang w:eastAsia="ko-KR"/>
        </w:rPr>
        <w:object w:dxaOrig="9360" w:dyaOrig="1543" w14:anchorId="5F8ED35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78.1pt" o:ole="">
            <v:imagedata r:id="rId8" o:title=""/>
          </v:shape>
          <o:OLEObject Type="Embed" ProgID="Word.Document.12" ShapeID="_x0000_i1025" DrawAspect="Content" ObjectID="_1584551570" r:id="rId9">
            <o:FieldCodes>\s</o:FieldCodes>
          </o:OLEObject>
        </w:object>
      </w:r>
      <w:bookmarkEnd w:id="15"/>
    </w:p>
    <w:p w14:paraId="0087AEDA" w14:textId="4C5562F8" w:rsidR="00B03C80" w:rsidRDefault="007502DF" w:rsidP="00650BBC">
      <w:pPr>
        <w:spacing w:after="120"/>
        <w:ind w:left="1704" w:firstLine="284"/>
      </w:pPr>
      <w:r>
        <w:t>Figure 1: R</w:t>
      </w:r>
      <w:r w:rsidR="00BA3868">
        <w:t xml:space="preserve">adiated </w:t>
      </w:r>
      <w:r w:rsidR="004B5CC9">
        <w:t xml:space="preserve">TX </w:t>
      </w:r>
      <w:r w:rsidR="003552E7">
        <w:t xml:space="preserve">spurious </w:t>
      </w:r>
      <w:r w:rsidR="0019053C">
        <w:t>and EMC emission frequency range</w:t>
      </w:r>
    </w:p>
    <w:p w14:paraId="13CB68AA" w14:textId="77777777" w:rsidR="00E16FAF" w:rsidRDefault="00E16FAF" w:rsidP="00650BBC">
      <w:pPr>
        <w:spacing w:after="120"/>
        <w:ind w:left="1704" w:firstLine="284"/>
      </w:pPr>
    </w:p>
    <w:p w14:paraId="0BD9340B" w14:textId="088D8556" w:rsidR="00A57AB0" w:rsidRDefault="00A57AB0" w:rsidP="00A57AB0">
      <w:pPr>
        <w:pStyle w:val="Heading2"/>
      </w:pPr>
      <w:r>
        <w:t>2.</w:t>
      </w:r>
      <w:r w:rsidR="00221DE8">
        <w:t>2</w:t>
      </w:r>
      <w:r w:rsidR="00221DE8">
        <w:tab/>
        <w:t xml:space="preserve">CATR test set </w:t>
      </w:r>
      <w:r w:rsidR="00BA3868">
        <w:t>up</w:t>
      </w:r>
      <w:r w:rsidR="00687C2C">
        <w:t xml:space="preserve"> for spurious and </w:t>
      </w:r>
      <w:r>
        <w:t>EMC emissions</w:t>
      </w:r>
    </w:p>
    <w:p w14:paraId="25B7295B" w14:textId="77777777" w:rsidR="00626A35" w:rsidRDefault="00626A35" w:rsidP="00626A35">
      <w:pPr>
        <w:spacing w:after="0"/>
        <w:rPr>
          <w:bCs/>
        </w:rPr>
      </w:pPr>
      <w:r>
        <w:rPr>
          <w:bCs/>
        </w:rPr>
        <w:t>TR 37.842 outlines four OTA test systems which are used for testing the EIRP accuracy requirement:</w:t>
      </w:r>
    </w:p>
    <w:p w14:paraId="7EBA571B" w14:textId="77777777" w:rsidR="00626A35" w:rsidRDefault="00626A35" w:rsidP="00626A35">
      <w:pPr>
        <w:spacing w:after="0"/>
        <w:rPr>
          <w:bCs/>
        </w:rPr>
      </w:pPr>
    </w:p>
    <w:p w14:paraId="4DAC98D9" w14:textId="77777777" w:rsidR="00626A35" w:rsidRPr="00FF4DF1" w:rsidRDefault="00626A35" w:rsidP="00821E83">
      <w:pPr>
        <w:pStyle w:val="ListParagraph"/>
        <w:numPr>
          <w:ilvl w:val="0"/>
          <w:numId w:val="48"/>
        </w:numPr>
        <w:spacing w:after="120"/>
        <w:contextualSpacing w:val="0"/>
        <w:rPr>
          <w:bCs/>
          <w:sz w:val="20"/>
          <w:szCs w:val="20"/>
          <w:lang w:val="en-GB"/>
        </w:rPr>
      </w:pPr>
      <w:r w:rsidRPr="00FF4DF1">
        <w:rPr>
          <w:bCs/>
          <w:sz w:val="20"/>
          <w:szCs w:val="20"/>
          <w:lang w:val="en-GB"/>
        </w:rPr>
        <w:t>Indoor anechoic Chamber</w:t>
      </w:r>
    </w:p>
    <w:p w14:paraId="7170A85A" w14:textId="77777777" w:rsidR="00626A35" w:rsidRPr="00FF4DF1" w:rsidRDefault="00626A35" w:rsidP="00821E83">
      <w:pPr>
        <w:pStyle w:val="ListParagraph"/>
        <w:numPr>
          <w:ilvl w:val="0"/>
          <w:numId w:val="48"/>
        </w:numPr>
        <w:spacing w:after="120"/>
        <w:contextualSpacing w:val="0"/>
        <w:rPr>
          <w:bCs/>
          <w:sz w:val="20"/>
          <w:szCs w:val="20"/>
          <w:lang w:val="en-GB"/>
        </w:rPr>
      </w:pPr>
      <w:r w:rsidRPr="00FF4DF1">
        <w:rPr>
          <w:bCs/>
          <w:sz w:val="20"/>
          <w:szCs w:val="20"/>
          <w:lang w:val="en-GB"/>
        </w:rPr>
        <w:t>Compact Antenna Test Range</w:t>
      </w:r>
    </w:p>
    <w:p w14:paraId="09F777A4" w14:textId="77777777" w:rsidR="00626A35" w:rsidRPr="00FF4DF1" w:rsidRDefault="00626A35" w:rsidP="00821E83">
      <w:pPr>
        <w:pStyle w:val="ListParagraph"/>
        <w:numPr>
          <w:ilvl w:val="0"/>
          <w:numId w:val="48"/>
        </w:numPr>
        <w:spacing w:after="120"/>
        <w:contextualSpacing w:val="0"/>
        <w:rPr>
          <w:bCs/>
          <w:sz w:val="20"/>
          <w:szCs w:val="20"/>
          <w:lang w:val="en-GB"/>
        </w:rPr>
      </w:pPr>
      <w:r w:rsidRPr="00FF4DF1">
        <w:rPr>
          <w:bCs/>
          <w:sz w:val="20"/>
          <w:szCs w:val="20"/>
          <w:lang w:val="en-GB"/>
        </w:rPr>
        <w:t>One Dimensional Compact Range Chamber</w:t>
      </w:r>
    </w:p>
    <w:p w14:paraId="75B57444" w14:textId="77777777" w:rsidR="00626A35" w:rsidRPr="00FF4DF1" w:rsidRDefault="00626A35" w:rsidP="00821E83">
      <w:pPr>
        <w:pStyle w:val="ListParagraph"/>
        <w:numPr>
          <w:ilvl w:val="0"/>
          <w:numId w:val="48"/>
        </w:numPr>
        <w:spacing w:after="120"/>
        <w:contextualSpacing w:val="0"/>
        <w:rPr>
          <w:bCs/>
          <w:sz w:val="20"/>
          <w:szCs w:val="20"/>
          <w:lang w:val="en-GB"/>
        </w:rPr>
      </w:pPr>
      <w:r w:rsidRPr="00FF4DF1">
        <w:rPr>
          <w:bCs/>
          <w:sz w:val="20"/>
          <w:szCs w:val="20"/>
          <w:lang w:val="en-GB"/>
        </w:rPr>
        <w:t>Near Field Test Range</w:t>
      </w:r>
    </w:p>
    <w:p w14:paraId="4D3A3C8E" w14:textId="713D1CB2" w:rsidR="00626A35" w:rsidRDefault="00626A35" w:rsidP="00626A35">
      <w:pPr>
        <w:spacing w:after="0"/>
        <w:rPr>
          <w:bCs/>
        </w:rPr>
      </w:pPr>
    </w:p>
    <w:p w14:paraId="6B9062B5" w14:textId="68C26ED4" w:rsidR="00ED518C" w:rsidRDefault="00B03C80" w:rsidP="00ED518C">
      <w:pPr>
        <w:spacing w:after="120"/>
      </w:pPr>
      <w:r>
        <w:t>Figure 2</w:t>
      </w:r>
      <w:r w:rsidR="00B575C9">
        <w:t xml:space="preserve"> depicts one example of a typical CATR</w:t>
      </w:r>
      <w:r w:rsidR="00F16216">
        <w:t xml:space="preserve"> </w:t>
      </w:r>
      <w:r w:rsidR="00377636">
        <w:t xml:space="preserve">test </w:t>
      </w:r>
      <w:r w:rsidR="000A0057">
        <w:t xml:space="preserve">system set </w:t>
      </w:r>
      <w:r w:rsidR="00BA1588">
        <w:t xml:space="preserve">up. </w:t>
      </w:r>
    </w:p>
    <w:p w14:paraId="55ABBA7C" w14:textId="5D3CC6B0" w:rsidR="00CD55CC" w:rsidRDefault="000121E4" w:rsidP="00441120">
      <w:pPr>
        <w:keepLines/>
        <w:overflowPunct w:val="0"/>
        <w:autoSpaceDE w:val="0"/>
        <w:autoSpaceDN w:val="0"/>
        <w:adjustRightInd w:val="0"/>
        <w:spacing w:after="0"/>
        <w:jc w:val="center"/>
        <w:textAlignment w:val="baseline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F9F2B98" wp14:editId="7AED594F">
                <wp:simplePos x="0" y="0"/>
                <wp:positionH relativeFrom="column">
                  <wp:posOffset>3858155</wp:posOffset>
                </wp:positionH>
                <wp:positionV relativeFrom="paragraph">
                  <wp:posOffset>2915515</wp:posOffset>
                </wp:positionV>
                <wp:extent cx="527323" cy="89757"/>
                <wp:effectExtent l="0" t="0" r="6350" b="571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23" cy="8975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09854B2" w14:textId="2C7EB247" w:rsidR="000121E4" w:rsidRPr="000121E4" w:rsidRDefault="000121E4">
                            <w:pPr>
                              <w:rPr>
                                <w:b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0121E4">
                              <w:rPr>
                                <w:b/>
                                <w:sz w:val="12"/>
                                <w:szCs w:val="12"/>
                                <w:lang w:val="en-US"/>
                              </w:rPr>
                              <w:t>P</w:t>
                            </w:r>
                            <w:r w:rsidR="009D1C31">
                              <w:rPr>
                                <w:b/>
                                <w:sz w:val="12"/>
                                <w:szCs w:val="12"/>
                                <w:lang w:val="en-US"/>
                              </w:rPr>
                              <w:t>M/SA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9F2B98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32" type="#_x0000_t202" style="position:absolute;left:0;text-align:left;margin-left:303.8pt;margin-top:229.55pt;width:41.5pt;height:7.0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" fillcolor="white [3201]" stroked="f" strokeweight=".5pt">
                <v:textbox inset="0,0,0,0">
                  <w:txbxContent>
                    <w:p w14:paraId="709854B2" w14:textId="2C7EB247" w:rsidR="000121E4" w:rsidRPr="000121E4" w:rsidRDefault="000121E4">
                      <w:pPr>
                        <w:rPr>
                          <w:b/>
                          <w:sz w:val="12"/>
                          <w:szCs w:val="12"/>
                          <w:lang w:val="en-US"/>
                        </w:rPr>
                      </w:pPr>
                      <w:r w:rsidRPr="000121E4">
                        <w:rPr>
                          <w:b/>
                          <w:sz w:val="12"/>
                          <w:szCs w:val="12"/>
                          <w:lang w:val="en-US"/>
                        </w:rPr>
                        <w:t>P</w:t>
                      </w:r>
                      <w:r w:rsidR="009D1C31">
                        <w:rPr>
                          <w:b/>
                          <w:sz w:val="12"/>
                          <w:szCs w:val="12"/>
                          <w:lang w:val="en-US"/>
                        </w:rPr>
                        <w:t>M/SA</w:t>
                      </w:r>
                      <w:bookmarkStart w:id="17" w:name="_GoBack"/>
                      <w:bookmarkEnd w:id="17"/>
                    </w:p>
                  </w:txbxContent>
                </v:textbox>
              </v:shape>
            </w:pict>
          </mc:Fallback>
        </mc:AlternateContent>
      </w:r>
      <w:r w:rsidR="00702B7B" w:rsidRPr="00530CB2">
        <w:object w:dxaOrig="7816" w:dyaOrig="7366" w14:anchorId="1C2FD302">
          <v:shape id="_x0000_i1026" type="#_x0000_t75" style="width:329.6pt;height:311.4pt" o:ole="">
            <v:imagedata r:id="rId10" o:title=""/>
          </v:shape>
          <o:OLEObject Type="Embed" ProgID="Visio.Drawing.15" ShapeID="_x0000_i1026" DrawAspect="Content" ObjectID="_1584551571" r:id="rId11"/>
        </w:object>
      </w:r>
    </w:p>
    <w:p w14:paraId="5523CE70" w14:textId="4D5CB577" w:rsidR="00E8222F" w:rsidRDefault="00E8222F" w:rsidP="008670AB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</w:p>
    <w:p w14:paraId="746ABB3C" w14:textId="4F589168" w:rsidR="00CD55CC" w:rsidRDefault="00CD55CC" w:rsidP="008670AB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</w:p>
    <w:p w14:paraId="6C8EC248" w14:textId="7E27D221" w:rsidR="00CD55CC" w:rsidRDefault="00A369AA" w:rsidP="00441120">
      <w:pPr>
        <w:keepLines/>
        <w:overflowPunct w:val="0"/>
        <w:autoSpaceDE w:val="0"/>
        <w:autoSpaceDN w:val="0"/>
        <w:adjustRightInd w:val="0"/>
        <w:spacing w:after="0"/>
        <w:ind w:left="1420" w:firstLine="284"/>
        <w:textAlignment w:val="baseline"/>
      </w:pPr>
      <w:r>
        <w:t>Figu</w:t>
      </w:r>
      <w:r w:rsidR="00B03C80">
        <w:t>re 2</w:t>
      </w:r>
      <w:r w:rsidR="00EF3C31">
        <w:t xml:space="preserve">: </w:t>
      </w:r>
      <w:r w:rsidR="007D4C89">
        <w:t xml:space="preserve">A typical </w:t>
      </w:r>
      <w:r w:rsidR="001D0A7B">
        <w:t>CATR</w:t>
      </w:r>
      <w:r w:rsidR="00EF3C31">
        <w:t xml:space="preserve"> system set</w:t>
      </w:r>
      <w:r w:rsidR="00160FA0">
        <w:t xml:space="preserve"> </w:t>
      </w:r>
      <w:r w:rsidR="00E44909">
        <w:t>up for</w:t>
      </w:r>
      <w:r w:rsidR="00441120">
        <w:t xml:space="preserve"> spurious</w:t>
      </w:r>
      <w:r w:rsidR="00EF3C31">
        <w:t xml:space="preserve"> </w:t>
      </w:r>
      <w:r w:rsidR="00E44909">
        <w:t xml:space="preserve">and EMC </w:t>
      </w:r>
      <w:r w:rsidR="001D0A7B">
        <w:t>emission measurements</w:t>
      </w:r>
    </w:p>
    <w:p w14:paraId="38DAB536" w14:textId="00A0CC28" w:rsidR="001A6AB5" w:rsidRDefault="001A6AB5" w:rsidP="0064735C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</w:p>
    <w:p w14:paraId="1AC75A16" w14:textId="6345CC04" w:rsidR="001A6AB5" w:rsidRDefault="001A6AB5" w:rsidP="008670AB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</w:p>
    <w:p w14:paraId="34277602" w14:textId="77777777" w:rsidR="00F16216" w:rsidRPr="00530CB2" w:rsidRDefault="00F16216" w:rsidP="00F16216">
      <w:pPr>
        <w:keepNext/>
        <w:outlineLvl w:val="0"/>
        <w:rPr>
          <w:b/>
          <w:lang w:eastAsia="sv-SE"/>
        </w:rPr>
      </w:pPr>
      <w:r>
        <w:rPr>
          <w:b/>
        </w:rPr>
        <w:t xml:space="preserve">Stage 1 - </w:t>
      </w:r>
      <w:r w:rsidRPr="00530CB2">
        <w:rPr>
          <w:b/>
          <w:lang w:eastAsia="sv-SE"/>
        </w:rPr>
        <w:t>Calibration:</w:t>
      </w:r>
    </w:p>
    <w:p w14:paraId="464ECDB2" w14:textId="77777777" w:rsidR="007F1543" w:rsidRPr="00423124" w:rsidRDefault="007F1543" w:rsidP="007F1543">
      <w:pPr>
        <w:pStyle w:val="B1"/>
      </w:pPr>
      <w:r w:rsidRPr="00423124">
        <w:t>1)</w:t>
      </w:r>
      <w:r w:rsidRPr="00423124">
        <w:tab/>
        <w:t>Path loss calibration C</w:t>
      </w:r>
      <w:r w:rsidRPr="00423124">
        <w:rPr>
          <w:rFonts w:ascii="Arial" w:hAnsi="Arial" w:cs="Arial"/>
          <w:szCs w:val="36"/>
        </w:rPr>
        <w:t>→</w:t>
      </w:r>
      <w:r w:rsidRPr="00423124">
        <w:t>A:</w:t>
      </w:r>
    </w:p>
    <w:p w14:paraId="70B1B7D0" w14:textId="0E72E3A9" w:rsidR="00600FCB" w:rsidRDefault="007F1543" w:rsidP="007F1543">
      <w:pPr>
        <w:pStyle w:val="B2"/>
      </w:pPr>
      <w:r w:rsidRPr="00530CB2">
        <w:t>a)</w:t>
      </w:r>
      <w:r w:rsidRPr="00530CB2">
        <w:tab/>
      </w:r>
      <w:r w:rsidR="00600FCB" w:rsidRPr="00DA6E06">
        <w:t xml:space="preserve">Place </w:t>
      </w:r>
      <w:r w:rsidR="00980F82" w:rsidRPr="00DA6E06">
        <w:t xml:space="preserve">a </w:t>
      </w:r>
      <w:r w:rsidR="00660B32">
        <w:t>SGH</w:t>
      </w:r>
      <w:r w:rsidR="004B708F" w:rsidRPr="00DA6E06">
        <w:t xml:space="preserve"> </w:t>
      </w:r>
      <w:r w:rsidR="00980F82" w:rsidRPr="00DA6E06">
        <w:t xml:space="preserve">antenna </w:t>
      </w:r>
      <w:r w:rsidR="00600FCB" w:rsidRPr="00DA6E06">
        <w:t>in the position of the DUT.</w:t>
      </w:r>
      <w:r w:rsidR="00600FCB">
        <w:t xml:space="preserve"> </w:t>
      </w:r>
    </w:p>
    <w:p w14:paraId="58361083" w14:textId="64F451E6" w:rsidR="007F1543" w:rsidRPr="00530CB2" w:rsidRDefault="00600FCB" w:rsidP="007F1543">
      <w:pPr>
        <w:pStyle w:val="B2"/>
      </w:pPr>
      <w:r>
        <w:t xml:space="preserve">b)   </w:t>
      </w:r>
      <w:r w:rsidR="007F1543" w:rsidRPr="00530CB2">
        <w:t>Measure SGH (or other calibrated reference antenna) reflection coefficient separately at the antenna's connector with a network analyser (or equivalent measurement equipment</w:t>
      </w:r>
      <w:r w:rsidR="002E6CC1">
        <w:t xml:space="preserve"> such signal generator, spectrum analyser and power meter</w:t>
      </w:r>
      <w:r w:rsidR="007F1543" w:rsidRPr="00530CB2">
        <w:t>) to obtain Γ</w:t>
      </w:r>
      <w:r w:rsidR="007F1543" w:rsidRPr="00530CB2">
        <w:rPr>
          <w:vertAlign w:val="subscript"/>
        </w:rPr>
        <w:t>SGH</w:t>
      </w:r>
      <w:r w:rsidR="007F1543" w:rsidRPr="00530CB2">
        <w:t>.</w:t>
      </w:r>
    </w:p>
    <w:p w14:paraId="1D3652CC" w14:textId="3B4F713A" w:rsidR="003D248D" w:rsidRPr="00530CB2" w:rsidRDefault="00600FCB" w:rsidP="001307D0">
      <w:pPr>
        <w:pStyle w:val="B2"/>
      </w:pPr>
      <w:r>
        <w:t>c</w:t>
      </w:r>
      <w:r w:rsidR="007F1543" w:rsidRPr="00530CB2">
        <w:t>)</w:t>
      </w:r>
      <w:r w:rsidR="007F1543" w:rsidRPr="00530CB2">
        <w:tab/>
        <w:t>Measure cable loss from point C to input of SGH, call this L</w:t>
      </w:r>
      <w:r w:rsidR="007F1543" w:rsidRPr="00530CB2">
        <w:rPr>
          <w:vertAlign w:val="subscript"/>
        </w:rPr>
        <w:t>C↔SGH</w:t>
      </w:r>
      <w:r w:rsidR="007F1543" w:rsidRPr="00530CB2">
        <w:t xml:space="preserve"> which is the equivalent of 20log|S</w:t>
      </w:r>
      <w:r w:rsidR="007F1543" w:rsidRPr="00530CB2">
        <w:rPr>
          <w:vertAlign w:val="subscript"/>
        </w:rPr>
        <w:t>21</w:t>
      </w:r>
      <w:r w:rsidR="007F1543" w:rsidRPr="00530CB2">
        <w:t>| from the use of a network analyser.</w:t>
      </w:r>
    </w:p>
    <w:p w14:paraId="648B4B56" w14:textId="6A668E90" w:rsidR="007F1543" w:rsidRPr="00530CB2" w:rsidRDefault="00600FCB" w:rsidP="007F1543">
      <w:pPr>
        <w:pStyle w:val="B2"/>
      </w:pPr>
      <w:r>
        <w:t>d</w:t>
      </w:r>
      <w:r w:rsidR="007F1543" w:rsidRPr="00530CB2">
        <w:t>)</w:t>
      </w:r>
      <w:r w:rsidR="007F1543" w:rsidRPr="00530CB2">
        <w:tab/>
        <w:t>Calculate the combined total path loss from C</w:t>
      </w:r>
      <w:r w:rsidR="007F1543" w:rsidRPr="00423124">
        <w:rPr>
          <w:rFonts w:ascii="Arial" w:hAnsi="Arial" w:cs="Arial"/>
          <w:szCs w:val="36"/>
        </w:rPr>
        <w:t>→</w:t>
      </w:r>
      <w:r w:rsidR="007F1543" w:rsidRPr="00530CB2">
        <w:t>A by using the following expression:</w:t>
      </w:r>
    </w:p>
    <w:p w14:paraId="4ED61F26" w14:textId="77777777" w:rsidR="007F1543" w:rsidRPr="00530CB2" w:rsidRDefault="007F1543" w:rsidP="007F1543">
      <w:pPr>
        <w:pStyle w:val="B3"/>
      </w:pPr>
      <w:r w:rsidRPr="00530CB2">
        <w:t>-</w:t>
      </w:r>
      <w:r w:rsidRPr="00530CB2">
        <w:tab/>
        <w:t>L</w:t>
      </w:r>
      <w:r w:rsidRPr="00530CB2">
        <w:rPr>
          <w:vertAlign w:val="subscript"/>
        </w:rPr>
        <w:t>SGHcal</w:t>
      </w:r>
      <w:r w:rsidRPr="00530CB2">
        <w:t xml:space="preserve"> = L</w:t>
      </w:r>
      <w:r w:rsidRPr="00530CB2">
        <w:rPr>
          <w:vertAlign w:val="subscript"/>
        </w:rPr>
        <w:t>C,SGH</w:t>
      </w:r>
      <w:r w:rsidRPr="00530CB2">
        <w:t xml:space="preserve"> + 10log(1 - |Γ</w:t>
      </w:r>
      <w:r w:rsidRPr="00530CB2">
        <w:rPr>
          <w:vertAlign w:val="subscript"/>
        </w:rPr>
        <w:t>SGH</w:t>
      </w:r>
      <w:r w:rsidRPr="00530CB2">
        <w:t>|</w:t>
      </w:r>
      <w:r w:rsidRPr="00530CB2">
        <w:rPr>
          <w:vertAlign w:val="superscript"/>
        </w:rPr>
        <w:t>2</w:t>
      </w:r>
      <w:r w:rsidRPr="00530CB2">
        <w:t>) - G</w:t>
      </w:r>
      <w:r w:rsidRPr="00530CB2">
        <w:rPr>
          <w:vertAlign w:val="subscript"/>
        </w:rPr>
        <w:t>SGH</w:t>
      </w:r>
      <w:r w:rsidRPr="00530CB2">
        <w:t>;</w:t>
      </w:r>
    </w:p>
    <w:p w14:paraId="0775C6C8" w14:textId="077D0B2B" w:rsidR="007F1543" w:rsidRPr="00530CB2" w:rsidRDefault="007F1543" w:rsidP="007F1543">
      <w:pPr>
        <w:pStyle w:val="B3"/>
        <w:rPr>
          <w:iCs/>
        </w:rPr>
      </w:pPr>
      <w:r w:rsidRPr="00530CB2">
        <w:t>-</w:t>
      </w:r>
      <w:r w:rsidRPr="00530CB2">
        <w:tab/>
        <w:t>where</w:t>
      </w:r>
      <w:r w:rsidRPr="00530CB2">
        <w:rPr>
          <w:iCs/>
        </w:rPr>
        <w:fldChar w:fldCharType="begin"/>
      </w:r>
      <w:r w:rsidRPr="00530CB2">
        <w:rPr>
          <w:iCs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 w:cs="Arial"/>
            <w:color w:val="000000"/>
            <w:szCs w:val="28"/>
            <w:lang w:val="sv-SE"/>
          </w:rPr>
          <m:t>10</m:t>
        </m:r>
        <m:func>
          <m:funcPr>
            <m:ctrlPr>
              <w:rPr>
                <w:rFonts w:ascii="Cambria Math" w:hAnsi="Cambria Math" w:cs="Arial"/>
                <w:i/>
                <w:iCs/>
                <w:color w:val="000000"/>
                <w:szCs w:val="28"/>
                <w:lang w:val="sv-SE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color w:val="000000"/>
                <w:szCs w:val="28"/>
                <w:lang w:val="sv-SE"/>
              </w:rPr>
              <m:t>log</m:t>
            </m:r>
          </m:fName>
          <m:e>
            <m:d>
              <m:dPr>
                <m:ctrlPr>
                  <w:rPr>
                    <w:rFonts w:ascii="Cambria Math" w:hAnsi="Cambria Math" w:cs="Arial"/>
                    <w:i/>
                    <w:iCs/>
                    <w:color w:val="000000"/>
                    <w:szCs w:val="28"/>
                    <w:lang w:val="sv-SE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Arial"/>
                    <w:color w:val="000000"/>
                    <w:szCs w:val="28"/>
                    <w:lang w:val="sv-SE"/>
                  </w:rPr>
                  <m:t>1-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iCs/>
                        <w:color w:val="000000"/>
                        <w:szCs w:val="28"/>
                        <w:lang w:val="sv-SE"/>
                      </w:rPr>
                    </m:ctrlPr>
                  </m:sSupP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 w:cs="Arial"/>
                            <w:i/>
                            <w:iCs/>
                            <w:color w:val="000000"/>
                            <w:szCs w:val="28"/>
                            <w:lang w:val="sv-SE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iCs/>
                                <w:color w:val="000000"/>
                                <w:szCs w:val="28"/>
                                <w:lang w:val="sv-SE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color w:val="000000"/>
                                <w:szCs w:val="28"/>
                                <w:lang w:val="sv-SE"/>
                              </w:rPr>
                              <m:t>Γ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color w:val="000000"/>
                                <w:szCs w:val="28"/>
                                <w:lang w:val="sv-SE"/>
                              </w:rPr>
                              <m:t>SGH</m:t>
                            </m:r>
                          </m:sub>
                        </m:sSub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color w:val="000000"/>
                        <w:szCs w:val="28"/>
                        <w:lang w:val="sv-SE"/>
                      </w:rPr>
                      <m:t>2</m:t>
                    </m:r>
                  </m:sup>
                </m:sSup>
              </m:e>
            </m:d>
          </m:e>
        </m:func>
      </m:oMath>
      <w:r w:rsidRPr="00530CB2">
        <w:rPr>
          <w:iCs/>
        </w:rPr>
        <w:instrText xml:space="preserve"> </w:instrText>
      </w:r>
      <w:r w:rsidRPr="00530CB2">
        <w:rPr>
          <w:iCs/>
        </w:rPr>
        <w:fldChar w:fldCharType="separate"/>
      </w:r>
      <w:r w:rsidRPr="00530CB2">
        <w:rPr>
          <w:position w:val="-5"/>
        </w:rPr>
        <w:t xml:space="preserve"> </w:t>
      </w:r>
      <w:r w:rsidRPr="00530CB2">
        <w:t xml:space="preserve"> 10log(1 - |Γ</w:t>
      </w:r>
      <w:r w:rsidRPr="00530CB2">
        <w:rPr>
          <w:vertAlign w:val="subscript"/>
        </w:rPr>
        <w:t>SGH</w:t>
      </w:r>
      <w:r w:rsidRPr="00530CB2">
        <w:t>|</w:t>
      </w:r>
      <w:r w:rsidRPr="00530CB2">
        <w:rPr>
          <w:vertAlign w:val="superscript"/>
        </w:rPr>
        <w:t>2</w:t>
      </w:r>
      <w:r w:rsidRPr="00530CB2">
        <w:t>)</w:t>
      </w:r>
      <w:r w:rsidRPr="00530CB2">
        <w:rPr>
          <w:iCs/>
        </w:rPr>
        <w:fldChar w:fldCharType="end"/>
      </w:r>
      <w:r w:rsidRPr="00530CB2">
        <w:rPr>
          <w:iCs/>
        </w:rPr>
        <w:t xml:space="preserve">  </w:t>
      </w:r>
      <w:r w:rsidRPr="00530CB2">
        <w:rPr>
          <w:iCs/>
          <w:color w:val="000000"/>
          <w:szCs w:val="28"/>
        </w:rPr>
        <w:t>is the compensation for SGH connector return loss</w:t>
      </w:r>
      <w:r w:rsidRPr="00530CB2">
        <w:rPr>
          <w:iCs/>
        </w:rPr>
        <w:t xml:space="preserve">, </w:t>
      </w:r>
      <w:r w:rsidRPr="00530CB2">
        <w:t>G</w:t>
      </w:r>
      <w:r w:rsidRPr="00530CB2">
        <w:rPr>
          <w:vertAlign w:val="subscript"/>
        </w:rPr>
        <w:t>SGH</w:t>
      </w:r>
      <w:r w:rsidRPr="00530CB2">
        <w:rPr>
          <w:iCs/>
        </w:rPr>
        <w:t xml:space="preserve">  is the known gain of the reference SGH</w:t>
      </w:r>
      <w:r w:rsidRPr="00530CB2">
        <w:t>.</w:t>
      </w:r>
    </w:p>
    <w:p w14:paraId="4C578F31" w14:textId="77777777" w:rsidR="007F1543" w:rsidRPr="00530CB2" w:rsidRDefault="007F1543" w:rsidP="007F1543">
      <w:pPr>
        <w:pStyle w:val="B1"/>
      </w:pPr>
      <w:r w:rsidRPr="00530CB2">
        <w:t>2)</w:t>
      </w:r>
      <w:r w:rsidRPr="00530CB2">
        <w:tab/>
        <w:t>Connect SGH and C↔A cable.</w:t>
      </w:r>
    </w:p>
    <w:p w14:paraId="561D2EE7" w14:textId="44253BC4" w:rsidR="007F1543" w:rsidRPr="00530CB2" w:rsidRDefault="007F1543" w:rsidP="007F1543">
      <w:pPr>
        <w:pStyle w:val="B1"/>
      </w:pPr>
      <w:r w:rsidRPr="00530CB2">
        <w:t>3)</w:t>
      </w:r>
      <w:r w:rsidRPr="00530CB2">
        <w:tab/>
        <w:t>To remove polarization(s) mismatch between range antenna (labelled as feeder antenna in diagram) and SGH use posit</w:t>
      </w:r>
      <w:r w:rsidR="00420605">
        <w:t xml:space="preserve">ions to position the SGH </w:t>
      </w:r>
      <w:r w:rsidR="00644B71">
        <w:t>in</w:t>
      </w:r>
      <w:r w:rsidR="00420605">
        <w:t xml:space="preserve"> the</w:t>
      </w:r>
      <w:r w:rsidR="003B082D">
        <w:t xml:space="preserve"> </w:t>
      </w:r>
      <w:r w:rsidR="003F03DF">
        <w:t xml:space="preserve">beam peak direction </w:t>
      </w:r>
      <w:r w:rsidRPr="00530CB2">
        <w:t>of range antenna.</w:t>
      </w:r>
    </w:p>
    <w:p w14:paraId="389D4788" w14:textId="1A78CD92" w:rsidR="007F1543" w:rsidRPr="00530CB2" w:rsidRDefault="007F1543" w:rsidP="007F1543">
      <w:pPr>
        <w:pStyle w:val="B1"/>
      </w:pPr>
      <w:r w:rsidRPr="00530CB2">
        <w:t>4)</w:t>
      </w:r>
      <w:r w:rsidRPr="00530CB2">
        <w:tab/>
        <w:t>Measure path loss C</w:t>
      </w:r>
      <w:r w:rsidRPr="00423124">
        <w:rPr>
          <w:rFonts w:ascii="Arial" w:hAnsi="Arial" w:cs="Arial"/>
          <w:szCs w:val="36"/>
        </w:rPr>
        <w:t>→</w:t>
      </w:r>
      <w:r w:rsidR="006C3CCB">
        <w:t>B with network analys</w:t>
      </w:r>
      <w:r w:rsidRPr="00530CB2">
        <w:t>er L</w:t>
      </w:r>
      <w:r w:rsidRPr="00530CB2">
        <w:rPr>
          <w:vertAlign w:val="subscript"/>
        </w:rPr>
        <w:t>C</w:t>
      </w:r>
      <w:r w:rsidRPr="00530CB2">
        <w:rPr>
          <w:rFonts w:hint="eastAsia"/>
        </w:rPr>
        <w:t>→</w:t>
      </w:r>
      <w:r w:rsidRPr="00530CB2">
        <w:rPr>
          <w:vertAlign w:val="subscript"/>
        </w:rPr>
        <w:t>B</w:t>
      </w:r>
      <w:r w:rsidRPr="00530CB2">
        <w:t xml:space="preserve"> = 20log|S</w:t>
      </w:r>
      <w:r w:rsidRPr="00530CB2">
        <w:rPr>
          <w:vertAlign w:val="subscript"/>
        </w:rPr>
        <w:t>21</w:t>
      </w:r>
      <w:r w:rsidRPr="00530CB2">
        <w:t>|.</w:t>
      </w:r>
    </w:p>
    <w:p w14:paraId="04CE10AA" w14:textId="74ABA03B" w:rsidR="007F1543" w:rsidRPr="00530CB2" w:rsidRDefault="007F1543" w:rsidP="007F1543">
      <w:pPr>
        <w:pStyle w:val="B1"/>
        <w:rPr>
          <w:rFonts w:eastAsia="Calibri"/>
        </w:rPr>
      </w:pPr>
      <w:r w:rsidRPr="00530CB2">
        <w:t>5)</w:t>
      </w:r>
      <w:r w:rsidRPr="00530CB2">
        <w:tab/>
        <w:t>Calculate the test path loss compensation factor.  This is the total path loss between A↔</w:t>
      </w:r>
      <w:r w:rsidR="0023704F">
        <w:t>B using the results from step 1d</w:t>
      </w:r>
      <w:r w:rsidRPr="00530CB2">
        <w:t xml:space="preserve"> and 4. L = </w:t>
      </w:r>
      <w:r w:rsidRPr="00530CB2">
        <w:rPr>
          <w:iCs/>
        </w:rPr>
        <w:fldChar w:fldCharType="begin"/>
      </w:r>
      <w:r w:rsidRPr="00530CB2">
        <w:rPr>
          <w:iCs/>
        </w:rPr>
        <w:instrText xml:space="preserve"> QUOTE </w:instrText>
      </w:r>
      <m:oMath>
        <m:sSub>
          <m:sSubPr>
            <m:ctrlPr>
              <w:rPr>
                <w:rFonts w:ascii="Cambria Math" w:hAnsi="Cambria Math" w:cs="Arial"/>
                <w:i/>
                <w:iCs/>
                <w:color w:val="000000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color w:val="000000"/>
                <w:szCs w:val="28"/>
                <w:lang w:val="sv-SE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color w:val="000000"/>
                <w:szCs w:val="28"/>
                <w:lang w:val="sv-SE"/>
              </w:rPr>
              <m:t>SGHcal</m:t>
            </m:r>
          </m:sub>
        </m:sSub>
      </m:oMath>
      <w:r w:rsidRPr="00530CB2">
        <w:rPr>
          <w:iCs/>
        </w:rPr>
        <w:instrText xml:space="preserve"> </w:instrText>
      </w:r>
      <w:r w:rsidRPr="00530CB2">
        <w:rPr>
          <w:iCs/>
        </w:rPr>
        <w:fldChar w:fldCharType="separate"/>
      </w:r>
      <w:r w:rsidRPr="00530CB2">
        <w:t xml:space="preserve"> L</w:t>
      </w:r>
      <w:r w:rsidRPr="00530CB2">
        <w:rPr>
          <w:vertAlign w:val="subscript"/>
        </w:rPr>
        <w:t xml:space="preserve">SGHcal </w:t>
      </w:r>
      <w:r w:rsidRPr="00530CB2">
        <w:rPr>
          <w:iCs/>
        </w:rPr>
        <w:fldChar w:fldCharType="end"/>
      </w:r>
      <w:r w:rsidRPr="00530CB2">
        <w:rPr>
          <w:iCs/>
        </w:rPr>
        <w:t xml:space="preserve"> - </w:t>
      </w:r>
      <w:r w:rsidRPr="00530CB2">
        <w:t>L</w:t>
      </w:r>
      <w:r w:rsidRPr="00530CB2">
        <w:rPr>
          <w:vertAlign w:val="subscript"/>
        </w:rPr>
        <w:t>C</w:t>
      </w:r>
      <w:r w:rsidRPr="00530CB2">
        <w:rPr>
          <w:rFonts w:hint="eastAsia"/>
        </w:rPr>
        <w:t>→</w:t>
      </w:r>
      <w:r w:rsidRPr="00530CB2">
        <w:rPr>
          <w:vertAlign w:val="subscript"/>
        </w:rPr>
        <w:t>B</w:t>
      </w:r>
      <w:r w:rsidRPr="00530CB2">
        <w:t>.</w:t>
      </w:r>
    </w:p>
    <w:p w14:paraId="1CC7DBA9" w14:textId="1FDD4EB1" w:rsidR="00B050C4" w:rsidRDefault="00732ABA" w:rsidP="008C4112">
      <w:r>
        <w:t xml:space="preserve">           </w:t>
      </w:r>
      <w:r w:rsidR="007F1543">
        <w:t>w</w:t>
      </w:r>
      <w:r w:rsidR="007F1543" w:rsidRPr="00530CB2">
        <w:t>here Γ</w:t>
      </w:r>
      <w:r w:rsidR="007F1543" w:rsidRPr="00530CB2">
        <w:rPr>
          <w:vertAlign w:val="subscript"/>
        </w:rPr>
        <w:t xml:space="preserve">SGH </w:t>
      </w:r>
      <w:r w:rsidR="007F1543" w:rsidRPr="00530CB2">
        <w:t>is the reflection coefficient (or mismatch) seen at the SGH connector (S</w:t>
      </w:r>
      <w:r w:rsidR="007F1543" w:rsidRPr="00530CB2">
        <w:rPr>
          <w:vertAlign w:val="subscript"/>
        </w:rPr>
        <w:t>11</w:t>
      </w:r>
      <w:r w:rsidR="007F1543" w:rsidRPr="00530CB2">
        <w:t xml:space="preserve"> w</w:t>
      </w:r>
      <w:r w:rsidR="008837FD">
        <w:t>ith a network analys</w:t>
      </w:r>
      <w:r w:rsidR="007F1543" w:rsidRPr="00530CB2">
        <w:t>er).</w:t>
      </w:r>
      <w:r w:rsidR="005A709F">
        <w:rPr>
          <w:highlight w:val="yellow"/>
        </w:rPr>
        <w:t xml:space="preserve"> </w:t>
      </w:r>
      <w:r w:rsidR="00DD7315">
        <w:t xml:space="preserve"> </w:t>
      </w:r>
    </w:p>
    <w:p w14:paraId="311E059C" w14:textId="656C51DD" w:rsidR="003F03DF" w:rsidRPr="008945D9" w:rsidRDefault="002F1C69" w:rsidP="008945D9">
      <w:pPr>
        <w:outlineLvl w:val="0"/>
        <w:rPr>
          <w:b/>
          <w:lang w:eastAsia="sv-SE"/>
        </w:rPr>
      </w:pPr>
      <w:r>
        <w:rPr>
          <w:b/>
        </w:rPr>
        <w:lastRenderedPageBreak/>
        <w:t xml:space="preserve">Stage 2 - </w:t>
      </w:r>
      <w:r w:rsidRPr="00530CB2">
        <w:rPr>
          <w:b/>
          <w:lang w:eastAsia="sv-SE"/>
        </w:rPr>
        <w:t>Measurement:</w:t>
      </w:r>
    </w:p>
    <w:p w14:paraId="51B16B85" w14:textId="70801057" w:rsidR="00F32564" w:rsidRPr="001C0701" w:rsidRDefault="00C91D07" w:rsidP="00F32564">
      <w:pPr>
        <w:pStyle w:val="B1"/>
        <w:numPr>
          <w:ilvl w:val="0"/>
          <w:numId w:val="44"/>
        </w:numPr>
      </w:pPr>
      <w:r w:rsidRPr="001C0701">
        <w:t xml:space="preserve">Set up </w:t>
      </w:r>
      <w:r w:rsidR="00827E71" w:rsidRPr="001C0701">
        <w:t xml:space="preserve">OTA </w:t>
      </w:r>
      <w:r w:rsidR="004E2ACA" w:rsidRPr="001C0701">
        <w:t>AAS BS</w:t>
      </w:r>
      <w:r w:rsidR="00785A61">
        <w:t>/NR BS type 1-O</w:t>
      </w:r>
      <w:r w:rsidR="004E2ACA" w:rsidRPr="001C0701">
        <w:t xml:space="preserve"> (DUT)</w:t>
      </w:r>
      <w:r w:rsidR="00F32564" w:rsidRPr="001C0701">
        <w:t xml:space="preserve"> </w:t>
      </w:r>
      <w:r w:rsidRPr="001C0701">
        <w:t xml:space="preserve">in place of SGH </w:t>
      </w:r>
      <w:r w:rsidR="00F32564" w:rsidRPr="001C0701">
        <w:t xml:space="preserve">from the calibration stage. </w:t>
      </w:r>
    </w:p>
    <w:p w14:paraId="67CA0690" w14:textId="6A5625AC" w:rsidR="003F03DF" w:rsidRPr="00530CB2" w:rsidRDefault="002320F1" w:rsidP="003F03DF">
      <w:pPr>
        <w:pStyle w:val="B1"/>
      </w:pPr>
      <w:r>
        <w:t>2</w:t>
      </w:r>
      <w:r w:rsidR="00F32564">
        <w:t xml:space="preserve">)  </w:t>
      </w:r>
      <w:r>
        <w:t xml:space="preserve"> </w:t>
      </w:r>
      <w:r w:rsidR="00F2135F" w:rsidRPr="00752D41">
        <w:t>Configure</w:t>
      </w:r>
      <w:r w:rsidR="00787EC4" w:rsidRPr="00752D41">
        <w:t xml:space="preserve"> </w:t>
      </w:r>
      <w:r w:rsidR="0049015D" w:rsidRPr="00752D41">
        <w:t xml:space="preserve">OTA </w:t>
      </w:r>
      <w:r w:rsidR="004E2ACA" w:rsidRPr="00752D41">
        <w:t>AAS BS</w:t>
      </w:r>
      <w:r w:rsidR="0049015D" w:rsidRPr="00752D41">
        <w:t>/NR BS type 1-O</w:t>
      </w:r>
      <w:r w:rsidR="004E2ACA" w:rsidRPr="00752D41">
        <w:t xml:space="preserve"> </w:t>
      </w:r>
      <w:r w:rsidR="00F2135F" w:rsidRPr="00752D41">
        <w:t>output power</w:t>
      </w:r>
      <w:r w:rsidR="003F03DF" w:rsidRPr="00752D41">
        <w:t xml:space="preserve"> according to </w:t>
      </w:r>
      <w:r w:rsidR="004437FF" w:rsidRPr="00752D41">
        <w:t xml:space="preserve">the </w:t>
      </w:r>
      <w:r w:rsidR="00F2135F" w:rsidRPr="00752D41">
        <w:t>manufacturer’s declared rated power</w:t>
      </w:r>
      <w:r w:rsidR="005F1E4E" w:rsidRPr="00752D41">
        <w:t xml:space="preserve"> for a single beam</w:t>
      </w:r>
      <w:r w:rsidR="0057430D" w:rsidRPr="00752D41">
        <w:t>.</w:t>
      </w:r>
    </w:p>
    <w:p w14:paraId="4C6ABACC" w14:textId="619AA7D0" w:rsidR="003F03DF" w:rsidRDefault="002320F1" w:rsidP="00752D41">
      <w:pPr>
        <w:pStyle w:val="B1"/>
        <w:spacing w:after="0"/>
      </w:pPr>
      <w:r>
        <w:t>3</w:t>
      </w:r>
      <w:r w:rsidR="003F03DF" w:rsidRPr="00530CB2">
        <w:t>)</w:t>
      </w:r>
      <w:r w:rsidR="003F03DF" w:rsidRPr="00530CB2">
        <w:tab/>
      </w:r>
      <w:r>
        <w:t xml:space="preserve"> </w:t>
      </w:r>
      <w:r w:rsidR="003F03DF" w:rsidRPr="00530CB2">
        <w:t xml:space="preserve">Set the </w:t>
      </w:r>
      <w:r w:rsidR="00806181">
        <w:t>DUT</w:t>
      </w:r>
      <w:r w:rsidR="003F03DF" w:rsidRPr="00530CB2">
        <w:t xml:space="preserve"> to transmit </w:t>
      </w:r>
      <w:r w:rsidR="00045838">
        <w:t xml:space="preserve">a single beam according to </w:t>
      </w:r>
      <w:r w:rsidR="003F03DF" w:rsidRPr="00530CB2">
        <w:t>the test signal according to E-TM1.1 at 5 MHz bandwidth configuration.</w:t>
      </w:r>
    </w:p>
    <w:p w14:paraId="3705AFAD" w14:textId="0DB97216" w:rsidR="00E13751" w:rsidRPr="00E13751" w:rsidRDefault="00E13751" w:rsidP="00752D41">
      <w:pPr>
        <w:pStyle w:val="B1"/>
        <w:spacing w:after="0"/>
        <w:ind w:left="0" w:firstLine="0"/>
        <w:rPr>
          <w:highlight w:val="cyan"/>
        </w:rPr>
      </w:pPr>
    </w:p>
    <w:p w14:paraId="605895A7" w14:textId="2F1970A4" w:rsidR="00967543" w:rsidRPr="009C1459" w:rsidRDefault="00967543" w:rsidP="002320F1">
      <w:pPr>
        <w:pStyle w:val="B1"/>
        <w:numPr>
          <w:ilvl w:val="0"/>
          <w:numId w:val="45"/>
        </w:numPr>
      </w:pPr>
      <w:r w:rsidRPr="009C1459">
        <w:t xml:space="preserve">Set the spectrum analyser start </w:t>
      </w:r>
      <w:r w:rsidR="006E6849" w:rsidRPr="009C1459">
        <w:t>frequency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start</m:t>
            </m:r>
          </m:sub>
        </m:sSub>
      </m:oMath>
      <w:r w:rsidR="006E6849" w:rsidRPr="009C1459">
        <w:t xml:space="preserve">) </w:t>
      </w:r>
      <w:r w:rsidR="001D3850" w:rsidRPr="009C1459">
        <w:t>and stop frequency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stop</m:t>
            </m:r>
          </m:sub>
        </m:sSub>
      </m:oMath>
      <w:r w:rsidR="001D3850" w:rsidRPr="009C1459">
        <w:t xml:space="preserve">) </w:t>
      </w:r>
      <w:r w:rsidR="006E6849" w:rsidRPr="009C1459">
        <w:t>t</w:t>
      </w:r>
      <w:r w:rsidR="001D3850" w:rsidRPr="009C1459">
        <w:t>o the lowest frequency</w:t>
      </w:r>
      <w:r w:rsidR="009264DD" w:rsidRPr="009C1459">
        <w:t xml:space="preserve"> (</w:t>
      </w:r>
      <m:oMath>
        <m:sSub>
          <m:sSubPr>
            <m:ctrlPr>
              <w:rPr>
                <w:rFonts w:ascii="Cambria Math" w:eastAsia="SimSun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</m:oMath>
      <w:r w:rsidR="009264DD" w:rsidRPr="009C1459">
        <w:t>)</w:t>
      </w:r>
      <w:r w:rsidR="001D3850" w:rsidRPr="009C1459">
        <w:t xml:space="preserve"> and highest </w:t>
      </w:r>
      <w:r w:rsidR="009264DD" w:rsidRPr="009C1459">
        <w:t>(</w:t>
      </w:r>
      <m:oMath>
        <m:sSub>
          <m:sSubPr>
            <m:ctrlPr>
              <w:rPr>
                <w:rFonts w:ascii="Cambria Math" w:eastAsia="SimSun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h</m:t>
            </m:r>
          </m:sub>
        </m:sSub>
      </m:oMath>
      <w:r w:rsidR="009264DD" w:rsidRPr="009C1459">
        <w:t xml:space="preserve">)  </w:t>
      </w:r>
      <w:r w:rsidR="001D3850" w:rsidRPr="009C1459">
        <w:t xml:space="preserve">operating </w:t>
      </w:r>
      <w:r w:rsidR="006E6849" w:rsidRPr="009C1459">
        <w:t>frequency of the measurement antenna</w:t>
      </w:r>
      <w:r w:rsidR="00A40812" w:rsidRPr="009C1459">
        <w:t xml:space="preserve"> (</w:t>
      </w:r>
      <w:r w:rsidR="00275FA6" w:rsidRPr="009C1459">
        <w:t xml:space="preserve">i.e., </w:t>
      </w:r>
      <w:r w:rsidR="00A40812" w:rsidRPr="009C1459">
        <w:t>feed antenna in Figure 2)</w:t>
      </w:r>
      <w:r w:rsidR="006B594E" w:rsidRPr="009C1459">
        <w:t xml:space="preserve">, where </w:t>
      </w:r>
      <w:r w:rsidR="009264DD" w:rsidRPr="009C1459">
        <w:t xml:space="preserve">the measurement antenna bandwidth = </w:t>
      </w:r>
      <m:oMath>
        <m:sSub>
          <m:sSubPr>
            <m:ctrlPr>
              <w:rPr>
                <w:rFonts w:ascii="Cambria Math" w:eastAsia="SimSun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h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eastAsia="SimSun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</m:oMath>
      <w:r w:rsidR="006E6849" w:rsidRPr="009C1459">
        <w:t xml:space="preserve">. </w:t>
      </w:r>
    </w:p>
    <w:p w14:paraId="5F298B27" w14:textId="5AC8AC33" w:rsidR="008B57BF" w:rsidRPr="009C1459" w:rsidRDefault="008B57BF" w:rsidP="002320F1">
      <w:pPr>
        <w:pStyle w:val="B1"/>
        <w:numPr>
          <w:ilvl w:val="0"/>
          <w:numId w:val="45"/>
        </w:numPr>
      </w:pPr>
      <w:r w:rsidRPr="009C1459">
        <w:t>Set the spectrum analyser resolution bandw</w:t>
      </w:r>
      <w:r w:rsidR="003C1DF5" w:rsidRPr="009C1459">
        <w:t>idth in accordance with</w:t>
      </w:r>
      <w:r w:rsidR="00D5750D">
        <w:t xml:space="preserve"> the MBW</w:t>
      </w:r>
      <w:r w:rsidR="000A3962" w:rsidRPr="009C1459">
        <w:t xml:space="preserve"> </w:t>
      </w:r>
      <w:r w:rsidRPr="009C1459">
        <w:t>requirement</w:t>
      </w:r>
      <w:r w:rsidR="000850A0" w:rsidRPr="009C1459">
        <w:t xml:space="preserve"> </w:t>
      </w:r>
      <w:r w:rsidR="00550746" w:rsidRPr="009C1459">
        <w:t xml:space="preserve">as </w:t>
      </w:r>
      <w:r w:rsidR="000850A0" w:rsidRPr="009C1459">
        <w:t>specified in TS 37.105</w:t>
      </w:r>
      <w:r w:rsidR="00522686" w:rsidRPr="009C1459">
        <w:t xml:space="preserve"> or TS 38.104</w:t>
      </w:r>
      <w:r w:rsidRPr="009C1459">
        <w:t xml:space="preserve">. </w:t>
      </w:r>
    </w:p>
    <w:p w14:paraId="5F8B3C32" w14:textId="132ECE1E" w:rsidR="006E6849" w:rsidRPr="009C1459" w:rsidRDefault="006E6849" w:rsidP="002320F1">
      <w:pPr>
        <w:pStyle w:val="B1"/>
        <w:numPr>
          <w:ilvl w:val="0"/>
          <w:numId w:val="45"/>
        </w:numPr>
      </w:pPr>
      <w:r w:rsidRPr="009C1459">
        <w:t>Set the number of trace points in a sweep</w:t>
      </w:r>
      <w:r w:rsidR="005A730F" w:rsidRPr="009C1459">
        <w:t xml:space="preserve"> by the spectrum analyser to</w:t>
      </w:r>
      <w:r w:rsidRPr="009C1459">
        <w:t xml:space="preserve"> </w:t>
      </w:r>
      <m:oMath>
        <m:r>
          <w:rPr>
            <w:rFonts w:ascii="Cambria Math" w:hAnsi="Cambria Math"/>
          </w:rPr>
          <m:t>≥2 ×</m:t>
        </m:r>
        <m:f>
          <m:fPr>
            <m:type m:val="lin"/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span</m:t>
            </m:r>
          </m:num>
          <m:den>
            <m:r>
              <w:rPr>
                <w:rFonts w:ascii="Cambria Math" w:hAnsi="Cambria Math"/>
              </w:rPr>
              <m:t>MBW</m:t>
            </m:r>
          </m:den>
        </m:f>
      </m:oMath>
      <w:r w:rsidRPr="009C1459">
        <w:t xml:space="preserve">, where </w:t>
      </w:r>
      <m:oMath>
        <m:r>
          <w:rPr>
            <w:rFonts w:ascii="Cambria Math" w:hAnsi="Cambria Math"/>
          </w:rPr>
          <m:t xml:space="preserve">span=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stop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start</m:t>
            </m:r>
          </m:sub>
        </m:sSub>
      </m:oMath>
      <w:r w:rsidRPr="009C1459">
        <w:t>.</w:t>
      </w:r>
    </w:p>
    <w:p w14:paraId="55F6444B" w14:textId="0957988B" w:rsidR="005A730F" w:rsidRPr="009C1459" w:rsidRDefault="00CA5EBA" w:rsidP="002320F1">
      <w:pPr>
        <w:pStyle w:val="B1"/>
        <w:numPr>
          <w:ilvl w:val="0"/>
          <w:numId w:val="45"/>
        </w:numPr>
      </w:pPr>
      <w:r w:rsidRPr="009C1459">
        <w:t>Configure</w:t>
      </w:r>
      <w:r w:rsidR="005A730F" w:rsidRPr="009C1459">
        <w:t xml:space="preserve"> the sweep t</w:t>
      </w:r>
      <w:r w:rsidRPr="009C1459">
        <w:t xml:space="preserve">ime of the spectrum analyser to less than the </w:t>
      </w:r>
      <w:r w:rsidR="00780A84" w:rsidRPr="009C1459">
        <w:t>transmission duration</w:t>
      </w:r>
      <w:r w:rsidR="00655C5A">
        <w:t>; for non-continuous transmission, employ the spectrum analyser gated sweep (i.e., gate triggered in such a way that the analyser only sweeps when the DUT is transmitting).</w:t>
      </w:r>
    </w:p>
    <w:p w14:paraId="2CBA7C19" w14:textId="2CF1FEE3" w:rsidR="00440155" w:rsidRPr="005F5C8F" w:rsidRDefault="0029159A" w:rsidP="002320F1">
      <w:pPr>
        <w:pStyle w:val="B1"/>
        <w:numPr>
          <w:ilvl w:val="0"/>
          <w:numId w:val="45"/>
        </w:numPr>
      </w:pPr>
      <w:r w:rsidRPr="005F5C8F">
        <w:t>Select</w:t>
      </w:r>
      <w:r w:rsidR="00440155" w:rsidRPr="005F5C8F">
        <w:t xml:space="preserve"> the spectrum analyser </w:t>
      </w:r>
      <w:r w:rsidR="00847D0A" w:rsidRPr="005F5C8F">
        <w:t xml:space="preserve">power </w:t>
      </w:r>
      <w:r w:rsidR="004D1F8F" w:rsidRPr="005F5C8F">
        <w:t xml:space="preserve">detection mode </w:t>
      </w:r>
      <w:r w:rsidR="00A22D96" w:rsidRPr="005F5C8F">
        <w:t>to</w:t>
      </w:r>
      <w:r w:rsidR="001707FA" w:rsidRPr="005F5C8F">
        <w:t xml:space="preserve"> power averaging</w:t>
      </w:r>
      <w:r w:rsidR="009D061F" w:rsidRPr="005F5C8F">
        <w:t xml:space="preserve">. </w:t>
      </w:r>
    </w:p>
    <w:p w14:paraId="7DD51B56" w14:textId="101CCD46" w:rsidR="002320F1" w:rsidRPr="005F5C8F" w:rsidRDefault="002320F1" w:rsidP="002320F1">
      <w:pPr>
        <w:pStyle w:val="B1"/>
        <w:numPr>
          <w:ilvl w:val="0"/>
          <w:numId w:val="45"/>
        </w:numPr>
      </w:pPr>
      <w:r w:rsidRPr="005F5C8F">
        <w:t xml:space="preserve">Select a </w:t>
      </w:r>
      <w:r w:rsidR="009F7A26" w:rsidRPr="005F5C8F">
        <w:t xml:space="preserve">suitable </w:t>
      </w:r>
      <w:r w:rsidR="0051161A" w:rsidRPr="005F5C8F">
        <w:t xml:space="preserve">spherical </w:t>
      </w:r>
      <w:r w:rsidRPr="005F5C8F">
        <w:t xml:space="preserve">sampling </w:t>
      </w:r>
      <w:r w:rsidR="003A771D" w:rsidRPr="005F5C8F">
        <w:t>grid</w:t>
      </w:r>
      <w:r w:rsidR="00787EC4" w:rsidRPr="005F5C8F">
        <w:t xml:space="preserve"> </w:t>
      </w:r>
      <w:r w:rsidR="00E21286" w:rsidRPr="005F5C8F">
        <w:t>(e.g.,</w:t>
      </w:r>
      <w:r w:rsidR="00295FF0" w:rsidRPr="005F5C8F">
        <w:t xml:space="preserve"> </w:t>
      </w:r>
      <w:r w:rsidR="004E2ACA" w:rsidRPr="005F5C8F">
        <w:t>spherical equal area sampling grid, etc.</w:t>
      </w:r>
      <w:r w:rsidR="00E21286" w:rsidRPr="005F5C8F">
        <w:t xml:space="preserve">) </w:t>
      </w:r>
      <w:r w:rsidRPr="005F5C8F">
        <w:t>and deter</w:t>
      </w:r>
      <w:r w:rsidR="00214714" w:rsidRPr="005F5C8F">
        <w:t>mine the total number of spherical</w:t>
      </w:r>
      <w:r w:rsidRPr="005F5C8F">
        <w:t xml:space="preserve"> points </w:t>
      </w:r>
      <m:oMath>
        <m:r>
          <w:rPr>
            <w:rFonts w:ascii="Cambria Math" w:hAnsi="Cambria Math"/>
          </w:rPr>
          <m:t>T</m:t>
        </m:r>
      </m:oMath>
      <w:r w:rsidR="00A64E80" w:rsidRPr="005F5C8F">
        <w:t xml:space="preserve"> = FFS</w:t>
      </w:r>
      <w:r w:rsidR="00034D2E" w:rsidRPr="005F5C8F">
        <w:t xml:space="preserve">. </w:t>
      </w:r>
      <w:r w:rsidRPr="005F5C8F">
        <w:t xml:space="preserve">   </w:t>
      </w:r>
    </w:p>
    <w:p w14:paraId="6EEEA218" w14:textId="46A6A9C5" w:rsidR="00DA7A1B" w:rsidRPr="005F5C8F" w:rsidRDefault="00A45692" w:rsidP="00B3718A">
      <w:pPr>
        <w:pStyle w:val="B1"/>
      </w:pPr>
      <w:r w:rsidRPr="005F5C8F">
        <w:t>10</w:t>
      </w:r>
      <w:r w:rsidR="00F32564" w:rsidRPr="005F5C8F">
        <w:t xml:space="preserve">)  Set </w:t>
      </w:r>
      <w:r w:rsidR="00CF05A0" w:rsidRPr="005F5C8F">
        <w:t>the DUT position</w:t>
      </w:r>
      <w:r w:rsidR="00664403" w:rsidRPr="005F5C8F">
        <w:t xml:space="preserve"> to</w:t>
      </w:r>
      <w:r w:rsidR="00CF05A0" w:rsidRPr="005F5C8F">
        <w:t xml:space="preserve"> the first</w:t>
      </w:r>
      <w:r w:rsidR="00822D32" w:rsidRPr="005F5C8F">
        <w:t xml:space="preserve"> </w:t>
      </w:r>
      <w:r w:rsidR="007579E8" w:rsidRPr="005F5C8F">
        <w:t xml:space="preserve">test </w:t>
      </w:r>
      <w:r w:rsidR="0070620D" w:rsidRPr="005F5C8F">
        <w:t xml:space="preserve">point </w:t>
      </w:r>
      <w:r w:rsidR="00CF05A0" w:rsidRPr="005F5C8F">
        <w:t>from the set of</w:t>
      </w:r>
      <w:r w:rsidR="0070620D" w:rsidRPr="005F5C8F">
        <w:t xml:space="preserve"> </w:t>
      </w:r>
      <m:oMath>
        <m:r>
          <w:rPr>
            <w:rFonts w:ascii="Cambria Math" w:hAnsi="Cambria Math"/>
          </w:rPr>
          <m:t>T</m:t>
        </m:r>
      </m:oMath>
      <w:r w:rsidR="00CF05A0" w:rsidRPr="005F5C8F">
        <w:t xml:space="preserve"> points</w:t>
      </w:r>
      <w:r w:rsidR="00A64E80" w:rsidRPr="005F5C8F">
        <w:t xml:space="preserve"> </w:t>
      </w:r>
      <w:r w:rsidR="00B53993" w:rsidRPr="005F5C8F">
        <w:t>in the sampling grid</w:t>
      </w:r>
      <w:r w:rsidR="009D0CF7" w:rsidRPr="005F5C8F">
        <w:t xml:space="preserve"> and align</w:t>
      </w:r>
      <w:r w:rsidR="007579E8" w:rsidRPr="005F5C8F">
        <w:t xml:space="preserve"> </w:t>
      </w:r>
      <w:r w:rsidR="00395AEC" w:rsidRPr="005F5C8F">
        <w:t xml:space="preserve">with the direction of </w:t>
      </w:r>
      <w:r w:rsidR="007579E8" w:rsidRPr="005F5C8F">
        <w:t>range antenna</w:t>
      </w:r>
      <w:r w:rsidR="00AA6A2E" w:rsidRPr="005F5C8F">
        <w:t xml:space="preserve">. </w:t>
      </w:r>
      <w:r w:rsidR="00822D32" w:rsidRPr="005F5C8F">
        <w:t xml:space="preserve"> </w:t>
      </w:r>
    </w:p>
    <w:p w14:paraId="3C941A65" w14:textId="6E4CDED3" w:rsidR="00B14600" w:rsidRPr="005F5C8F" w:rsidRDefault="00A45692" w:rsidP="00A8756D">
      <w:pPr>
        <w:pStyle w:val="B1"/>
      </w:pPr>
      <w:r w:rsidRPr="005F5C8F">
        <w:t>11</w:t>
      </w:r>
      <w:r w:rsidR="00153090" w:rsidRPr="005F5C8F">
        <w:t xml:space="preserve">) </w:t>
      </w:r>
      <w:r w:rsidR="00122FED" w:rsidRPr="005F5C8F">
        <w:t>Measurements should be made with the measurement antenna oriented in</w:t>
      </w:r>
      <w:r w:rsidR="00B14600" w:rsidRPr="005F5C8F">
        <w:t xml:space="preserve"> both </w:t>
      </w:r>
      <w:r w:rsidR="00122FED" w:rsidRPr="005F5C8F">
        <w:t xml:space="preserve">orthogonal </w:t>
      </w:r>
      <w:r w:rsidR="00B14600" w:rsidRPr="005F5C8F">
        <w:t>polariza</w:t>
      </w:r>
      <w:r w:rsidR="00122FED" w:rsidRPr="005F5C8F">
        <w:t>tions</w:t>
      </w:r>
      <w:r w:rsidR="00B14600" w:rsidRPr="005F5C8F">
        <w:t>.</w:t>
      </w:r>
      <w:r w:rsidR="004D3A02" w:rsidRPr="005F5C8F">
        <w:t xml:space="preserve"> If the measurement antenna supports single polarization, then it should be oriented in one polarization at a time.</w:t>
      </w:r>
      <w:r w:rsidR="00B14600" w:rsidRPr="005F5C8F">
        <w:t xml:space="preserve"> </w:t>
      </w:r>
    </w:p>
    <w:p w14:paraId="0B301522" w14:textId="4BE105CB" w:rsidR="00BD1D84" w:rsidRPr="005F5C8F" w:rsidRDefault="00A45692" w:rsidP="00A8756D">
      <w:pPr>
        <w:pStyle w:val="B1"/>
      </w:pPr>
      <w:r w:rsidRPr="005F5C8F">
        <w:t>12</w:t>
      </w:r>
      <w:r w:rsidR="00B14600" w:rsidRPr="005F5C8F">
        <w:t xml:space="preserve">) </w:t>
      </w:r>
      <w:r w:rsidR="00EE1FC6" w:rsidRPr="005F5C8F">
        <w:t xml:space="preserve">Record </w:t>
      </w:r>
      <w:r w:rsidR="005527CB" w:rsidRPr="005F5C8F">
        <w:t xml:space="preserve">two orthogonal </w:t>
      </w:r>
      <w:r w:rsidR="00A8756D" w:rsidRPr="005F5C8F">
        <w:t xml:space="preserve">polarized </w:t>
      </w:r>
      <w:r w:rsidR="00EE1FC6" w:rsidRPr="005F5C8F">
        <w:t>mean power</w:t>
      </w:r>
      <w:r w:rsidR="00A8756D" w:rsidRPr="005F5C8F">
        <w:t xml:space="preserve"> </w:t>
      </w:r>
      <w:r w:rsidR="00145FC9" w:rsidRPr="005F5C8F">
        <w:t>levels</w:t>
      </w:r>
      <w:r w:rsidR="009E2E27" w:rsidRPr="005F5C8F">
        <w:t xml:space="preserve"> (P</w:t>
      </w:r>
      <w:r w:rsidR="009E2E27" w:rsidRPr="005F5C8F">
        <w:rPr>
          <w:vertAlign w:val="subscript"/>
        </w:rPr>
        <w:t>meas,p1</w:t>
      </w:r>
      <w:r w:rsidR="009E2E27" w:rsidRPr="005F5C8F">
        <w:t>, P</w:t>
      </w:r>
      <w:r w:rsidR="009E2E27" w:rsidRPr="005F5C8F">
        <w:rPr>
          <w:vertAlign w:val="subscript"/>
        </w:rPr>
        <w:t>meas,p2</w:t>
      </w:r>
      <w:r w:rsidR="009E2E27" w:rsidRPr="005F5C8F">
        <w:t>)</w:t>
      </w:r>
      <w:r w:rsidR="009C71B9" w:rsidRPr="005F5C8F">
        <w:t>, spurious emission frequency</w:t>
      </w:r>
      <w:r w:rsidR="00A8756D" w:rsidRPr="005F5C8F">
        <w:t xml:space="preserve"> </w:t>
      </w:r>
      <w:r w:rsidR="00144CA8" w:rsidRPr="005F5C8F">
        <w:t>and DUT</w:t>
      </w:r>
      <w:r w:rsidR="003E7364" w:rsidRPr="005F5C8F">
        <w:t xml:space="preserve"> angular</w:t>
      </w:r>
      <w:r w:rsidR="00144CA8" w:rsidRPr="005F5C8F">
        <w:t xml:space="preserve"> position for each measurement bandwidth </w:t>
      </w:r>
      <w:r w:rsidR="00A8756D" w:rsidRPr="005F5C8F">
        <w:t xml:space="preserve">in list </w:t>
      </w:r>
      <m:oMath>
        <m:r>
          <w:rPr>
            <w:rFonts w:ascii="Cambria Math" w:hAnsi="Cambria Math"/>
          </w:rPr>
          <m:t>L</m:t>
        </m:r>
      </m:oMath>
      <w:r w:rsidR="00A8756D" w:rsidRPr="005F5C8F">
        <w:t>.</w:t>
      </w:r>
      <w:r w:rsidR="00E24570" w:rsidRPr="005F5C8F">
        <w:t xml:space="preserve"> </w:t>
      </w:r>
      <w:r w:rsidR="00EE1FC6" w:rsidRPr="005F5C8F">
        <w:t xml:space="preserve"> </w:t>
      </w:r>
    </w:p>
    <w:p w14:paraId="01EC36FB" w14:textId="4DCADF88" w:rsidR="00037632" w:rsidRPr="005F5C8F" w:rsidRDefault="00A45692" w:rsidP="00144CA8">
      <w:pPr>
        <w:pStyle w:val="B1"/>
      </w:pPr>
      <w:r w:rsidRPr="005F5C8F">
        <w:t>13</w:t>
      </w:r>
      <w:r w:rsidR="003F03DF" w:rsidRPr="005F5C8F">
        <w:t>)</w:t>
      </w:r>
      <w:r w:rsidR="003F03DF" w:rsidRPr="005F5C8F">
        <w:tab/>
      </w:r>
      <w:r w:rsidR="00144CA8" w:rsidRPr="005F5C8F">
        <w:t xml:space="preserve"> </w:t>
      </w:r>
      <w:r w:rsidR="00F210BC" w:rsidRPr="005F5C8F">
        <w:t>Move the DUT to th</w:t>
      </w:r>
      <w:r w:rsidR="005D2FDD" w:rsidRPr="005F5C8F">
        <w:t xml:space="preserve">e next </w:t>
      </w:r>
      <w:r w:rsidR="009C58D2" w:rsidRPr="005F5C8F">
        <w:t xml:space="preserve">test </w:t>
      </w:r>
      <w:r w:rsidR="005D2FDD" w:rsidRPr="005F5C8F">
        <w:t>point and repeat Step</w:t>
      </w:r>
      <w:r w:rsidR="00852649" w:rsidRPr="005F5C8F">
        <w:t>s</w:t>
      </w:r>
      <w:r w:rsidR="00A465A9" w:rsidRPr="005F5C8F">
        <w:t xml:space="preserve"> 11-12</w:t>
      </w:r>
      <w:r w:rsidR="00F210BC" w:rsidRPr="005F5C8F">
        <w:t xml:space="preserve"> until all </w:t>
      </w:r>
      <m:oMath>
        <m:r>
          <w:rPr>
            <w:rFonts w:ascii="Cambria Math" w:hAnsi="Cambria Math"/>
          </w:rPr>
          <m:t>T</m:t>
        </m:r>
      </m:oMath>
      <w:r w:rsidR="00BF7EF4" w:rsidRPr="005F5C8F">
        <w:t xml:space="preserve"> </w:t>
      </w:r>
      <w:r w:rsidR="00214714" w:rsidRPr="005F5C8F">
        <w:t xml:space="preserve">spherical </w:t>
      </w:r>
      <w:r w:rsidR="00BF7EF4" w:rsidRPr="005F5C8F">
        <w:t>points are completed</w:t>
      </w:r>
      <w:r w:rsidR="00F210BC" w:rsidRPr="005F5C8F">
        <w:t xml:space="preserve">. </w:t>
      </w:r>
    </w:p>
    <w:p w14:paraId="7D6A1FC6" w14:textId="10C5EEE9" w:rsidR="003F03DF" w:rsidRPr="005F5C8F" w:rsidRDefault="00A45692" w:rsidP="003F03DF">
      <w:pPr>
        <w:pStyle w:val="B1"/>
      </w:pPr>
      <w:r w:rsidRPr="005F5C8F">
        <w:t>14</w:t>
      </w:r>
      <w:r w:rsidR="00144CA8" w:rsidRPr="005F5C8F">
        <w:t xml:space="preserve">) </w:t>
      </w:r>
      <w:r w:rsidR="00F210BC" w:rsidRPr="005F5C8F">
        <w:t>For each P</w:t>
      </w:r>
      <w:r w:rsidR="00F210BC" w:rsidRPr="005F5C8F">
        <w:rPr>
          <w:vertAlign w:val="subscript"/>
        </w:rPr>
        <w:t>meas</w:t>
      </w:r>
      <w:r w:rsidR="00F210BC" w:rsidRPr="005F5C8F">
        <w:t xml:space="preserve"> sample in </w:t>
      </w:r>
      <m:oMath>
        <m:r>
          <w:rPr>
            <w:rFonts w:ascii="Cambria Math" w:hAnsi="Cambria Math"/>
          </w:rPr>
          <m:t>L</m:t>
        </m:r>
      </m:oMath>
      <w:r w:rsidR="00F210BC" w:rsidRPr="005F5C8F">
        <w:t>, c</w:t>
      </w:r>
      <w:r w:rsidR="003F03DF" w:rsidRPr="005F5C8F">
        <w:t xml:space="preserve">alculate </w:t>
      </w:r>
      <w:r w:rsidR="00144CA8" w:rsidRPr="005F5C8F">
        <w:t xml:space="preserve">and record </w:t>
      </w:r>
      <w:r w:rsidR="003F03DF" w:rsidRPr="005F5C8F">
        <w:t>EIRP</w:t>
      </w:r>
      <w:r w:rsidR="00144CA8" w:rsidRPr="005F5C8F">
        <w:t xml:space="preserve"> in </w:t>
      </w:r>
      <m:oMath>
        <m:r>
          <w:rPr>
            <w:rFonts w:ascii="Cambria Math" w:hAnsi="Cambria Math"/>
          </w:rPr>
          <m:t>L</m:t>
        </m:r>
      </m:oMath>
      <w:r w:rsidR="003F03DF" w:rsidRPr="005F5C8F">
        <w:t>, where EIRP = P</w:t>
      </w:r>
      <w:r w:rsidR="003F03DF" w:rsidRPr="005F5C8F">
        <w:rPr>
          <w:vertAlign w:val="subscript"/>
        </w:rPr>
        <w:t>meas</w:t>
      </w:r>
      <w:r w:rsidR="003F03DF" w:rsidRPr="005F5C8F">
        <w:t xml:space="preserve"> + </w:t>
      </w:r>
      <w:r w:rsidR="003F03DF" w:rsidRPr="005F5C8F">
        <w:rPr>
          <w:szCs w:val="36"/>
        </w:rPr>
        <w:t>L</w:t>
      </w:r>
      <w:r w:rsidR="003F03DF" w:rsidRPr="005F5C8F">
        <w:rPr>
          <w:szCs w:val="36"/>
          <w:vertAlign w:val="subscript"/>
        </w:rPr>
        <w:t>A</w:t>
      </w:r>
      <w:r w:rsidR="003F03DF" w:rsidRPr="005F5C8F">
        <w:rPr>
          <w:szCs w:val="36"/>
        </w:rPr>
        <w:t>→</w:t>
      </w:r>
      <w:r w:rsidR="003F03DF" w:rsidRPr="005F5C8F">
        <w:rPr>
          <w:szCs w:val="36"/>
          <w:vertAlign w:val="subscript"/>
        </w:rPr>
        <w:t>B</w:t>
      </w:r>
      <w:r w:rsidR="00DB3558" w:rsidRPr="005F5C8F">
        <w:rPr>
          <w:szCs w:val="36"/>
          <w:vertAlign w:val="subscript"/>
        </w:rPr>
        <w:t xml:space="preserve"> </w:t>
      </w:r>
      <w:r w:rsidR="00DB3558" w:rsidRPr="005F5C8F">
        <w:rPr>
          <w:szCs w:val="36"/>
        </w:rPr>
        <w:t xml:space="preserve"> dB</w:t>
      </w:r>
      <w:r w:rsidR="003F03DF" w:rsidRPr="005F5C8F">
        <w:t>.</w:t>
      </w:r>
    </w:p>
    <w:p w14:paraId="6A559441" w14:textId="180898E6" w:rsidR="00163185" w:rsidRPr="005F5C8F" w:rsidRDefault="00A45692" w:rsidP="001C5330">
      <w:pPr>
        <w:pStyle w:val="B1"/>
      </w:pPr>
      <w:r w:rsidRPr="005F5C8F">
        <w:t>15</w:t>
      </w:r>
      <w:r w:rsidR="00F210BC" w:rsidRPr="005F5C8F">
        <w:t xml:space="preserve">) </w:t>
      </w:r>
      <w:r w:rsidR="00BD1D84" w:rsidRPr="005F5C8F">
        <w:t>C</w:t>
      </w:r>
      <w:r w:rsidR="0051161A" w:rsidRPr="005F5C8F">
        <w:t xml:space="preserve">alculate TRP </w:t>
      </w:r>
      <w:r w:rsidR="00BF7EF4" w:rsidRPr="005F5C8F">
        <w:t xml:space="preserve">(using the formula for the </w:t>
      </w:r>
      <w:r w:rsidR="00DE6E83" w:rsidRPr="005F5C8F">
        <w:t>sampling grid selected in Step 9</w:t>
      </w:r>
      <w:r w:rsidR="00390E5D" w:rsidRPr="005F5C8F">
        <w:t>)</w:t>
      </w:r>
      <w:r w:rsidR="007042E8" w:rsidRPr="005F5C8F">
        <w:t xml:space="preserve"> for each measurement bandwidth using</w:t>
      </w:r>
      <w:r w:rsidR="00BF7EF4" w:rsidRPr="005F5C8F">
        <w:t xml:space="preserve"> </w:t>
      </w:r>
      <w:r w:rsidR="00580ECF" w:rsidRPr="005F5C8F">
        <w:t xml:space="preserve">the </w:t>
      </w:r>
      <w:r w:rsidR="00BF7EF4" w:rsidRPr="005F5C8F">
        <w:t xml:space="preserve">EIRP </w:t>
      </w:r>
      <w:r w:rsidR="008B0412" w:rsidRPr="005F5C8F">
        <w:t xml:space="preserve">samples </w:t>
      </w:r>
      <w:r w:rsidR="00BF7EF4" w:rsidRPr="005F5C8F">
        <w:t>in</w:t>
      </w:r>
      <w:r w:rsidR="00C32C66" w:rsidRPr="005F5C8F">
        <w:t xml:space="preserve"> </w:t>
      </w:r>
      <m:oMath>
        <m:r>
          <w:rPr>
            <w:rFonts w:ascii="Cambria Math" w:hAnsi="Cambria Math"/>
          </w:rPr>
          <m:t>L</m:t>
        </m:r>
      </m:oMath>
      <w:r w:rsidR="0051161A" w:rsidRPr="005F5C8F">
        <w:t>.</w:t>
      </w:r>
      <w:r w:rsidR="008C567C" w:rsidRPr="005F5C8F">
        <w:tab/>
      </w:r>
    </w:p>
    <w:p w14:paraId="38123BBA" w14:textId="4ECE406C" w:rsidR="00741F98" w:rsidRDefault="00A45692" w:rsidP="001C5330">
      <w:pPr>
        <w:pStyle w:val="B1"/>
      </w:pPr>
      <w:r w:rsidRPr="005F5C8F">
        <w:t>16</w:t>
      </w:r>
      <w:r w:rsidR="00580ECF" w:rsidRPr="005F5C8F">
        <w:t xml:space="preserve">) </w:t>
      </w:r>
      <w:r w:rsidR="00156E16" w:rsidRPr="005F5C8F">
        <w:t xml:space="preserve">If the </w:t>
      </w:r>
      <w:r w:rsidR="00D66142" w:rsidRPr="005F5C8F">
        <w:t xml:space="preserve">measurement </w:t>
      </w:r>
      <w:r w:rsidR="00156E16" w:rsidRPr="005F5C8F">
        <w:t>antenna is unable</w:t>
      </w:r>
      <w:r w:rsidR="0097136F" w:rsidRPr="005F5C8F">
        <w:t xml:space="preserve"> to cover the entire s</w:t>
      </w:r>
      <w:r w:rsidR="00E13751" w:rsidRPr="005F5C8F">
        <w:t>purious frequency range, install</w:t>
      </w:r>
      <w:r w:rsidR="00590243" w:rsidRPr="005F5C8F">
        <w:t xml:space="preserve"> the next</w:t>
      </w:r>
      <w:r w:rsidR="0097136F" w:rsidRPr="005F5C8F">
        <w:t xml:space="preserve"> measurement antenna appropriate to the frequency range under measurement and repeat Steps </w:t>
      </w:r>
      <w:r w:rsidR="007D7515" w:rsidRPr="005F5C8F">
        <w:t xml:space="preserve">4 to </w:t>
      </w:r>
      <w:r w:rsidR="00DE6E83" w:rsidRPr="005F5C8F">
        <w:t>15</w:t>
      </w:r>
      <w:r w:rsidR="00BE6180" w:rsidRPr="005F5C8F">
        <w:t>.</w:t>
      </w:r>
      <w:r w:rsidR="008C567C">
        <w:tab/>
      </w:r>
      <w:r w:rsidR="008C567C">
        <w:tab/>
      </w:r>
      <w:r w:rsidR="00451BA2">
        <w:tab/>
      </w:r>
      <w:r w:rsidR="00451BA2">
        <w:tab/>
      </w:r>
    </w:p>
    <w:p w14:paraId="4FBFC9C0" w14:textId="221D93AA" w:rsidR="00CD4C7B" w:rsidRPr="006E13D1" w:rsidRDefault="00C608C8" w:rsidP="00CD4C7B">
      <w:pPr>
        <w:pStyle w:val="Heading1"/>
      </w:pPr>
      <w:r>
        <w:t>3</w:t>
      </w:r>
      <w:r>
        <w:tab/>
        <w:t>Conclusion</w:t>
      </w:r>
      <w:r w:rsidR="00F909AE">
        <w:t>s</w:t>
      </w:r>
    </w:p>
    <w:p w14:paraId="55FBCCB4" w14:textId="1DDF64F1" w:rsidR="00E54AC5" w:rsidRDefault="001C5330" w:rsidP="000709A2">
      <w:pPr>
        <w:spacing w:after="0"/>
      </w:pPr>
      <w:r>
        <w:rPr>
          <w:bCs/>
        </w:rPr>
        <w:t>This document has invest</w:t>
      </w:r>
      <w:r w:rsidR="00221DE8">
        <w:rPr>
          <w:bCs/>
        </w:rPr>
        <w:t xml:space="preserve">igated the CATR test system set </w:t>
      </w:r>
      <w:r>
        <w:rPr>
          <w:bCs/>
        </w:rPr>
        <w:t>up for measuring radiated spurious and EMC emissions for OTA AAS BS, and NR BS type 1-O. The pro</w:t>
      </w:r>
      <w:r w:rsidR="00514636">
        <w:rPr>
          <w:bCs/>
        </w:rPr>
        <w:t>posed test method should serve</w:t>
      </w:r>
      <w:r>
        <w:rPr>
          <w:bCs/>
        </w:rPr>
        <w:t xml:space="preserve"> as a baseline for further optimization. </w:t>
      </w:r>
    </w:p>
    <w:p w14:paraId="3E0CFC85" w14:textId="77777777" w:rsidR="00F271B4" w:rsidRPr="00E071FD" w:rsidRDefault="00F271B4" w:rsidP="000709A2">
      <w:pPr>
        <w:spacing w:after="0"/>
      </w:pPr>
    </w:p>
    <w:p w14:paraId="61C16FC4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72AA1DC8" w14:textId="50CD16D6" w:rsidR="00003286" w:rsidRDefault="00A22BEA" w:rsidP="00FC6A2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R4-1803392, WF on OTA TRP conformance requirements, Ericsson</w:t>
      </w:r>
    </w:p>
    <w:p w14:paraId="0B5C1A92" w14:textId="6EDD91D1" w:rsidR="0056571D" w:rsidRDefault="0056571D" w:rsidP="00DA6E06">
      <w:pPr>
        <w:overflowPunct w:val="0"/>
        <w:autoSpaceDE w:val="0"/>
        <w:autoSpaceDN w:val="0"/>
        <w:adjustRightInd w:val="0"/>
        <w:ind w:left="357"/>
        <w:textAlignment w:val="baseline"/>
        <w:rPr>
          <w:sz w:val="18"/>
          <w:lang w:eastAsia="zh-CN"/>
        </w:rPr>
      </w:pPr>
    </w:p>
    <w:sectPr w:rsidR="0056571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DD89F0" w14:textId="77777777" w:rsidR="00DF2302" w:rsidRDefault="00DF2302">
      <w:r>
        <w:separator/>
      </w:r>
    </w:p>
  </w:endnote>
  <w:endnote w:type="continuationSeparator" w:id="0">
    <w:p w14:paraId="24D67A55" w14:textId="77777777" w:rsidR="00DF2302" w:rsidRDefault="00DF2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B87B99" w14:textId="77777777" w:rsidR="00DF2302" w:rsidRDefault="00DF2302">
      <w:r>
        <w:separator/>
      </w:r>
    </w:p>
  </w:footnote>
  <w:footnote w:type="continuationSeparator" w:id="0">
    <w:p w14:paraId="3253CA29" w14:textId="77777777" w:rsidR="00DF2302" w:rsidRDefault="00DF23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B90559"/>
    <w:multiLevelType w:val="hybridMultilevel"/>
    <w:tmpl w:val="94B429B2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43179BC"/>
    <w:multiLevelType w:val="hybridMultilevel"/>
    <w:tmpl w:val="5518FE0C"/>
    <w:lvl w:ilvl="0" w:tplc="2F6EDF04">
      <w:start w:val="4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68D6C68"/>
    <w:multiLevelType w:val="hybridMultilevel"/>
    <w:tmpl w:val="E7AEAB8E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 w:tentative="1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5" w15:restartNumberingAfterBreak="0">
    <w:nsid w:val="071267D4"/>
    <w:multiLevelType w:val="hybridMultilevel"/>
    <w:tmpl w:val="EDACA070"/>
    <w:lvl w:ilvl="0" w:tplc="B164E8A6">
      <w:start w:val="1"/>
      <w:numFmt w:val="lowerLetter"/>
      <w:lvlText w:val="(%1)"/>
      <w:lvlJc w:val="left"/>
      <w:pPr>
        <w:ind w:left="6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5" w:hanging="360"/>
      </w:pPr>
    </w:lvl>
    <w:lvl w:ilvl="2" w:tplc="0809001B" w:tentative="1">
      <w:start w:val="1"/>
      <w:numFmt w:val="lowerRoman"/>
      <w:lvlText w:val="%3."/>
      <w:lvlJc w:val="right"/>
      <w:pPr>
        <w:ind w:left="2085" w:hanging="180"/>
      </w:pPr>
    </w:lvl>
    <w:lvl w:ilvl="3" w:tplc="0809000F" w:tentative="1">
      <w:start w:val="1"/>
      <w:numFmt w:val="decimal"/>
      <w:lvlText w:val="%4."/>
      <w:lvlJc w:val="left"/>
      <w:pPr>
        <w:ind w:left="2805" w:hanging="360"/>
      </w:pPr>
    </w:lvl>
    <w:lvl w:ilvl="4" w:tplc="08090019" w:tentative="1">
      <w:start w:val="1"/>
      <w:numFmt w:val="lowerLetter"/>
      <w:lvlText w:val="%5."/>
      <w:lvlJc w:val="left"/>
      <w:pPr>
        <w:ind w:left="3525" w:hanging="360"/>
      </w:pPr>
    </w:lvl>
    <w:lvl w:ilvl="5" w:tplc="0809001B" w:tentative="1">
      <w:start w:val="1"/>
      <w:numFmt w:val="lowerRoman"/>
      <w:lvlText w:val="%6."/>
      <w:lvlJc w:val="right"/>
      <w:pPr>
        <w:ind w:left="4245" w:hanging="180"/>
      </w:pPr>
    </w:lvl>
    <w:lvl w:ilvl="6" w:tplc="0809000F" w:tentative="1">
      <w:start w:val="1"/>
      <w:numFmt w:val="decimal"/>
      <w:lvlText w:val="%7."/>
      <w:lvlJc w:val="left"/>
      <w:pPr>
        <w:ind w:left="4965" w:hanging="360"/>
      </w:pPr>
    </w:lvl>
    <w:lvl w:ilvl="7" w:tplc="08090019" w:tentative="1">
      <w:start w:val="1"/>
      <w:numFmt w:val="lowerLetter"/>
      <w:lvlText w:val="%8."/>
      <w:lvlJc w:val="left"/>
      <w:pPr>
        <w:ind w:left="5685" w:hanging="360"/>
      </w:pPr>
    </w:lvl>
    <w:lvl w:ilvl="8" w:tplc="08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6" w15:restartNumberingAfterBreak="0">
    <w:nsid w:val="085A285F"/>
    <w:multiLevelType w:val="hybridMultilevel"/>
    <w:tmpl w:val="FCDAC37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086E2032"/>
    <w:multiLevelType w:val="multilevel"/>
    <w:tmpl w:val="ABE27F2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D314A15"/>
    <w:multiLevelType w:val="hybridMultilevel"/>
    <w:tmpl w:val="B0C6391E"/>
    <w:lvl w:ilvl="0" w:tplc="83A4A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963D9E">
      <w:start w:val="1047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AD2F9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A232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2A46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807D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282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4A05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A05E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E02261A"/>
    <w:multiLevelType w:val="hybridMultilevel"/>
    <w:tmpl w:val="40E2791C"/>
    <w:lvl w:ilvl="0" w:tplc="353CAC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C478B7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0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C617A4"/>
    <w:multiLevelType w:val="multilevel"/>
    <w:tmpl w:val="4EA47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8F81C3E"/>
    <w:multiLevelType w:val="hybridMultilevel"/>
    <w:tmpl w:val="6FBAAB22"/>
    <w:lvl w:ilvl="0" w:tplc="B8E0F10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FE7041"/>
    <w:multiLevelType w:val="hybridMultilevel"/>
    <w:tmpl w:val="7110157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FD84D17"/>
    <w:multiLevelType w:val="hybridMultilevel"/>
    <w:tmpl w:val="C652B6DA"/>
    <w:lvl w:ilvl="0" w:tplc="368A993C">
      <w:start w:val="1"/>
      <w:numFmt w:val="lowerLetter"/>
      <w:lvlText w:val="(%1)"/>
      <w:lvlJc w:val="left"/>
      <w:pPr>
        <w:ind w:left="405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125" w:hanging="360"/>
      </w:pPr>
    </w:lvl>
    <w:lvl w:ilvl="2" w:tplc="0809001B" w:tentative="1">
      <w:start w:val="1"/>
      <w:numFmt w:val="lowerRoman"/>
      <w:lvlText w:val="%3."/>
      <w:lvlJc w:val="right"/>
      <w:pPr>
        <w:ind w:left="1845" w:hanging="180"/>
      </w:pPr>
    </w:lvl>
    <w:lvl w:ilvl="3" w:tplc="0809000F" w:tentative="1">
      <w:start w:val="1"/>
      <w:numFmt w:val="decimal"/>
      <w:lvlText w:val="%4."/>
      <w:lvlJc w:val="left"/>
      <w:pPr>
        <w:ind w:left="2565" w:hanging="360"/>
      </w:pPr>
    </w:lvl>
    <w:lvl w:ilvl="4" w:tplc="08090019" w:tentative="1">
      <w:start w:val="1"/>
      <w:numFmt w:val="lowerLetter"/>
      <w:lvlText w:val="%5."/>
      <w:lvlJc w:val="left"/>
      <w:pPr>
        <w:ind w:left="3285" w:hanging="360"/>
      </w:pPr>
    </w:lvl>
    <w:lvl w:ilvl="5" w:tplc="0809001B" w:tentative="1">
      <w:start w:val="1"/>
      <w:numFmt w:val="lowerRoman"/>
      <w:lvlText w:val="%6."/>
      <w:lvlJc w:val="right"/>
      <w:pPr>
        <w:ind w:left="4005" w:hanging="180"/>
      </w:pPr>
    </w:lvl>
    <w:lvl w:ilvl="6" w:tplc="0809000F" w:tentative="1">
      <w:start w:val="1"/>
      <w:numFmt w:val="decimal"/>
      <w:lvlText w:val="%7."/>
      <w:lvlJc w:val="left"/>
      <w:pPr>
        <w:ind w:left="4725" w:hanging="360"/>
      </w:pPr>
    </w:lvl>
    <w:lvl w:ilvl="7" w:tplc="08090019" w:tentative="1">
      <w:start w:val="1"/>
      <w:numFmt w:val="lowerLetter"/>
      <w:lvlText w:val="%8."/>
      <w:lvlJc w:val="left"/>
      <w:pPr>
        <w:ind w:left="5445" w:hanging="360"/>
      </w:pPr>
    </w:lvl>
    <w:lvl w:ilvl="8" w:tplc="08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5" w15:restartNumberingAfterBreak="0">
    <w:nsid w:val="295718CA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6" w15:restartNumberingAfterBreak="0">
    <w:nsid w:val="30F553A0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EA1CEB"/>
    <w:multiLevelType w:val="hybridMultilevel"/>
    <w:tmpl w:val="64F8E4AA"/>
    <w:lvl w:ilvl="0" w:tplc="886AD3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A569C8"/>
    <w:multiLevelType w:val="hybridMultilevel"/>
    <w:tmpl w:val="E7AEAB8E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 w:tentative="1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9" w15:restartNumberingAfterBreak="0">
    <w:nsid w:val="36010ADE"/>
    <w:multiLevelType w:val="hybridMultilevel"/>
    <w:tmpl w:val="B984AE6C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6855540"/>
    <w:multiLevelType w:val="hybridMultilevel"/>
    <w:tmpl w:val="6CA42B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387C1C"/>
    <w:multiLevelType w:val="hybridMultilevel"/>
    <w:tmpl w:val="468CFACA"/>
    <w:lvl w:ilvl="0" w:tplc="AF20D36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6F5C62"/>
    <w:multiLevelType w:val="hybridMultilevel"/>
    <w:tmpl w:val="2AB833C2"/>
    <w:lvl w:ilvl="0" w:tplc="240C28B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5356D2"/>
    <w:multiLevelType w:val="hybridMultilevel"/>
    <w:tmpl w:val="16A625BE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4" w15:restartNumberingAfterBreak="0">
    <w:nsid w:val="43932259"/>
    <w:multiLevelType w:val="multilevel"/>
    <w:tmpl w:val="F0A46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54E7F25"/>
    <w:multiLevelType w:val="hybridMultilevel"/>
    <w:tmpl w:val="F4FE5D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710CCF"/>
    <w:multiLevelType w:val="hybridMultilevel"/>
    <w:tmpl w:val="152A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359438A"/>
    <w:multiLevelType w:val="hybridMultilevel"/>
    <w:tmpl w:val="72E4FF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72074F"/>
    <w:multiLevelType w:val="hybridMultilevel"/>
    <w:tmpl w:val="18862354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2" w15:restartNumberingAfterBreak="0">
    <w:nsid w:val="53C02CC2"/>
    <w:multiLevelType w:val="hybridMultilevel"/>
    <w:tmpl w:val="AB127072"/>
    <w:lvl w:ilvl="0" w:tplc="08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33" w15:restartNumberingAfterBreak="0">
    <w:nsid w:val="54CC5D31"/>
    <w:multiLevelType w:val="hybridMultilevel"/>
    <w:tmpl w:val="1F74FA98"/>
    <w:lvl w:ilvl="0" w:tplc="ED488C5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6116AE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5" w15:restartNumberingAfterBreak="0">
    <w:nsid w:val="63515823"/>
    <w:multiLevelType w:val="hybridMultilevel"/>
    <w:tmpl w:val="92AE850A"/>
    <w:lvl w:ilvl="0" w:tplc="2F6EDF0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4513F8B"/>
    <w:multiLevelType w:val="hybridMultilevel"/>
    <w:tmpl w:val="D75A3B0E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 w15:restartNumberingAfterBreak="0">
    <w:nsid w:val="64F60F45"/>
    <w:multiLevelType w:val="hybridMultilevel"/>
    <w:tmpl w:val="DFF2F5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CF480A"/>
    <w:multiLevelType w:val="hybridMultilevel"/>
    <w:tmpl w:val="DE4E05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706EF2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084BBA"/>
    <w:multiLevelType w:val="hybridMultilevel"/>
    <w:tmpl w:val="4C6AF10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5961C8"/>
    <w:multiLevelType w:val="hybridMultilevel"/>
    <w:tmpl w:val="B0CC0CB8"/>
    <w:lvl w:ilvl="0" w:tplc="4FE464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881284"/>
    <w:multiLevelType w:val="hybridMultilevel"/>
    <w:tmpl w:val="30FEDD1A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 w:tentative="1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43" w15:restartNumberingAfterBreak="0">
    <w:nsid w:val="76363704"/>
    <w:multiLevelType w:val="hybridMultilevel"/>
    <w:tmpl w:val="9A3EC3E2"/>
    <w:lvl w:ilvl="0" w:tplc="4E0A53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A817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66B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9058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F4F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84F8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1C4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702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FE7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4" w15:restartNumberingAfterBreak="0">
    <w:nsid w:val="77CC2801"/>
    <w:multiLevelType w:val="hybridMultilevel"/>
    <w:tmpl w:val="D6B8E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DF3989"/>
    <w:multiLevelType w:val="hybridMultilevel"/>
    <w:tmpl w:val="E72AF7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9"/>
  </w:num>
  <w:num w:numId="5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3"/>
  </w:num>
  <w:num w:numId="7">
    <w:abstractNumId w:val="8"/>
  </w:num>
  <w:num w:numId="8">
    <w:abstractNumId w:val="33"/>
  </w:num>
  <w:num w:numId="9">
    <w:abstractNumId w:val="11"/>
  </w:num>
  <w:num w:numId="10">
    <w:abstractNumId w:val="24"/>
  </w:num>
  <w:num w:numId="11">
    <w:abstractNumId w:val="10"/>
  </w:num>
  <w:num w:numId="12">
    <w:abstractNumId w:val="43"/>
  </w:num>
  <w:num w:numId="13">
    <w:abstractNumId w:val="33"/>
  </w:num>
  <w:num w:numId="14">
    <w:abstractNumId w:val="44"/>
  </w:num>
  <w:num w:numId="15">
    <w:abstractNumId w:val="27"/>
  </w:num>
  <w:num w:numId="16">
    <w:abstractNumId w:val="29"/>
  </w:num>
  <w:num w:numId="17">
    <w:abstractNumId w:val="28"/>
  </w:num>
  <w:num w:numId="18">
    <w:abstractNumId w:val="12"/>
  </w:num>
  <w:num w:numId="19">
    <w:abstractNumId w:val="23"/>
  </w:num>
  <w:num w:numId="20">
    <w:abstractNumId w:val="34"/>
  </w:num>
  <w:num w:numId="21">
    <w:abstractNumId w:val="16"/>
  </w:num>
  <w:num w:numId="22">
    <w:abstractNumId w:val="15"/>
  </w:num>
  <w:num w:numId="23">
    <w:abstractNumId w:val="39"/>
  </w:num>
  <w:num w:numId="24">
    <w:abstractNumId w:val="41"/>
  </w:num>
  <w:num w:numId="25">
    <w:abstractNumId w:val="5"/>
  </w:num>
  <w:num w:numId="26">
    <w:abstractNumId w:val="14"/>
  </w:num>
  <w:num w:numId="27">
    <w:abstractNumId w:val="6"/>
  </w:num>
  <w:num w:numId="28">
    <w:abstractNumId w:val="36"/>
  </w:num>
  <w:num w:numId="29">
    <w:abstractNumId w:val="17"/>
  </w:num>
  <w:num w:numId="30">
    <w:abstractNumId w:val="32"/>
  </w:num>
  <w:num w:numId="31">
    <w:abstractNumId w:val="37"/>
  </w:num>
  <w:num w:numId="32">
    <w:abstractNumId w:val="2"/>
  </w:num>
  <w:num w:numId="33">
    <w:abstractNumId w:val="31"/>
  </w:num>
  <w:num w:numId="34">
    <w:abstractNumId w:val="9"/>
  </w:num>
  <w:num w:numId="35">
    <w:abstractNumId w:val="21"/>
  </w:num>
  <w:num w:numId="36">
    <w:abstractNumId w:val="40"/>
  </w:num>
  <w:num w:numId="37">
    <w:abstractNumId w:val="25"/>
  </w:num>
  <w:num w:numId="38">
    <w:abstractNumId w:val="38"/>
  </w:num>
  <w:num w:numId="39">
    <w:abstractNumId w:val="20"/>
  </w:num>
  <w:num w:numId="40">
    <w:abstractNumId w:val="22"/>
  </w:num>
  <w:num w:numId="41">
    <w:abstractNumId w:val="45"/>
  </w:num>
  <w:num w:numId="42">
    <w:abstractNumId w:val="7"/>
  </w:num>
  <w:num w:numId="43">
    <w:abstractNumId w:val="30"/>
  </w:num>
  <w:num w:numId="44">
    <w:abstractNumId w:val="35"/>
  </w:num>
  <w:num w:numId="45">
    <w:abstractNumId w:val="3"/>
  </w:num>
  <w:num w:numId="46">
    <w:abstractNumId w:val="4"/>
  </w:num>
  <w:num w:numId="47">
    <w:abstractNumId w:val="42"/>
  </w:num>
  <w:num w:numId="4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067"/>
    <w:rsid w:val="0000232F"/>
    <w:rsid w:val="00003286"/>
    <w:rsid w:val="00003938"/>
    <w:rsid w:val="00005225"/>
    <w:rsid w:val="0000577B"/>
    <w:rsid w:val="000101CB"/>
    <w:rsid w:val="0001145D"/>
    <w:rsid w:val="000121E4"/>
    <w:rsid w:val="000137F6"/>
    <w:rsid w:val="00016775"/>
    <w:rsid w:val="00016F09"/>
    <w:rsid w:val="00017313"/>
    <w:rsid w:val="00020C10"/>
    <w:rsid w:val="00022199"/>
    <w:rsid w:val="00022A2A"/>
    <w:rsid w:val="0002364E"/>
    <w:rsid w:val="00023E7D"/>
    <w:rsid w:val="00024281"/>
    <w:rsid w:val="00025023"/>
    <w:rsid w:val="00025BAD"/>
    <w:rsid w:val="00025E43"/>
    <w:rsid w:val="0002611A"/>
    <w:rsid w:val="00026151"/>
    <w:rsid w:val="000300D0"/>
    <w:rsid w:val="000305C8"/>
    <w:rsid w:val="00030689"/>
    <w:rsid w:val="00031385"/>
    <w:rsid w:val="000318A3"/>
    <w:rsid w:val="00033397"/>
    <w:rsid w:val="00034D2E"/>
    <w:rsid w:val="0003508F"/>
    <w:rsid w:val="00035A0D"/>
    <w:rsid w:val="000365B5"/>
    <w:rsid w:val="000375BC"/>
    <w:rsid w:val="00037632"/>
    <w:rsid w:val="00037B09"/>
    <w:rsid w:val="00040095"/>
    <w:rsid w:val="00040A6C"/>
    <w:rsid w:val="00041D9E"/>
    <w:rsid w:val="000425A0"/>
    <w:rsid w:val="000430C4"/>
    <w:rsid w:val="00045838"/>
    <w:rsid w:val="00045A17"/>
    <w:rsid w:val="00045CA2"/>
    <w:rsid w:val="0004638A"/>
    <w:rsid w:val="00051EB7"/>
    <w:rsid w:val="00052496"/>
    <w:rsid w:val="000545C7"/>
    <w:rsid w:val="00054789"/>
    <w:rsid w:val="000547AB"/>
    <w:rsid w:val="00054AC3"/>
    <w:rsid w:val="0005709F"/>
    <w:rsid w:val="00057F78"/>
    <w:rsid w:val="00060C9E"/>
    <w:rsid w:val="0006320C"/>
    <w:rsid w:val="00065115"/>
    <w:rsid w:val="000667FA"/>
    <w:rsid w:val="000709A2"/>
    <w:rsid w:val="000711B8"/>
    <w:rsid w:val="00071FFA"/>
    <w:rsid w:val="000721A4"/>
    <w:rsid w:val="00073096"/>
    <w:rsid w:val="00073190"/>
    <w:rsid w:val="0007527A"/>
    <w:rsid w:val="000758AE"/>
    <w:rsid w:val="00076C54"/>
    <w:rsid w:val="00080512"/>
    <w:rsid w:val="00080A51"/>
    <w:rsid w:val="00081167"/>
    <w:rsid w:val="000812D1"/>
    <w:rsid w:val="00081B44"/>
    <w:rsid w:val="00081E64"/>
    <w:rsid w:val="00082BA8"/>
    <w:rsid w:val="000830B8"/>
    <w:rsid w:val="0008317A"/>
    <w:rsid w:val="000850A0"/>
    <w:rsid w:val="000868FF"/>
    <w:rsid w:val="0009007E"/>
    <w:rsid w:val="00090468"/>
    <w:rsid w:val="00090AEC"/>
    <w:rsid w:val="00092463"/>
    <w:rsid w:val="0009290B"/>
    <w:rsid w:val="000929ED"/>
    <w:rsid w:val="00092BA9"/>
    <w:rsid w:val="00094969"/>
    <w:rsid w:val="00094A60"/>
    <w:rsid w:val="00094C46"/>
    <w:rsid w:val="00097704"/>
    <w:rsid w:val="000A0057"/>
    <w:rsid w:val="000A1A7C"/>
    <w:rsid w:val="000A3962"/>
    <w:rsid w:val="000A3CED"/>
    <w:rsid w:val="000A4929"/>
    <w:rsid w:val="000B120E"/>
    <w:rsid w:val="000B26A4"/>
    <w:rsid w:val="000B32EB"/>
    <w:rsid w:val="000B335E"/>
    <w:rsid w:val="000B49CA"/>
    <w:rsid w:val="000B4F5F"/>
    <w:rsid w:val="000B6232"/>
    <w:rsid w:val="000B6309"/>
    <w:rsid w:val="000B641A"/>
    <w:rsid w:val="000B64DD"/>
    <w:rsid w:val="000B66C1"/>
    <w:rsid w:val="000B677B"/>
    <w:rsid w:val="000B7BCF"/>
    <w:rsid w:val="000C02E7"/>
    <w:rsid w:val="000C0932"/>
    <w:rsid w:val="000C250C"/>
    <w:rsid w:val="000C3813"/>
    <w:rsid w:val="000C522B"/>
    <w:rsid w:val="000C5240"/>
    <w:rsid w:val="000C5EEC"/>
    <w:rsid w:val="000C6412"/>
    <w:rsid w:val="000C767F"/>
    <w:rsid w:val="000D0177"/>
    <w:rsid w:val="000D045A"/>
    <w:rsid w:val="000D258A"/>
    <w:rsid w:val="000D2665"/>
    <w:rsid w:val="000D4E52"/>
    <w:rsid w:val="000D541C"/>
    <w:rsid w:val="000D58AB"/>
    <w:rsid w:val="000D64D4"/>
    <w:rsid w:val="000D72A7"/>
    <w:rsid w:val="000D771B"/>
    <w:rsid w:val="000D7A16"/>
    <w:rsid w:val="000E052F"/>
    <w:rsid w:val="000E1093"/>
    <w:rsid w:val="000E24F6"/>
    <w:rsid w:val="000E50EB"/>
    <w:rsid w:val="000F0B58"/>
    <w:rsid w:val="000F139E"/>
    <w:rsid w:val="000F33DD"/>
    <w:rsid w:val="000F5377"/>
    <w:rsid w:val="000F583D"/>
    <w:rsid w:val="000F589B"/>
    <w:rsid w:val="000F6BC6"/>
    <w:rsid w:val="000F7070"/>
    <w:rsid w:val="00101457"/>
    <w:rsid w:val="0010296B"/>
    <w:rsid w:val="00102CF6"/>
    <w:rsid w:val="00102D48"/>
    <w:rsid w:val="00103286"/>
    <w:rsid w:val="00103930"/>
    <w:rsid w:val="00103E62"/>
    <w:rsid w:val="0010508F"/>
    <w:rsid w:val="00105C1B"/>
    <w:rsid w:val="001063B9"/>
    <w:rsid w:val="0010688E"/>
    <w:rsid w:val="001112D2"/>
    <w:rsid w:val="001118DD"/>
    <w:rsid w:val="00111E62"/>
    <w:rsid w:val="00112D54"/>
    <w:rsid w:val="00116519"/>
    <w:rsid w:val="00116FEE"/>
    <w:rsid w:val="001206AC"/>
    <w:rsid w:val="00120B1A"/>
    <w:rsid w:val="00121AA2"/>
    <w:rsid w:val="00122FED"/>
    <w:rsid w:val="00124F0E"/>
    <w:rsid w:val="0012615D"/>
    <w:rsid w:val="00126570"/>
    <w:rsid w:val="0012693D"/>
    <w:rsid w:val="001307D0"/>
    <w:rsid w:val="00130CBC"/>
    <w:rsid w:val="0013236E"/>
    <w:rsid w:val="00135E4A"/>
    <w:rsid w:val="00135F96"/>
    <w:rsid w:val="00136A5D"/>
    <w:rsid w:val="001375DD"/>
    <w:rsid w:val="00140CA2"/>
    <w:rsid w:val="001427F3"/>
    <w:rsid w:val="00142802"/>
    <w:rsid w:val="00143DD8"/>
    <w:rsid w:val="00144CA8"/>
    <w:rsid w:val="00145B12"/>
    <w:rsid w:val="00145FC9"/>
    <w:rsid w:val="00146BEB"/>
    <w:rsid w:val="00147B64"/>
    <w:rsid w:val="0015012B"/>
    <w:rsid w:val="001509A1"/>
    <w:rsid w:val="00152B85"/>
    <w:rsid w:val="00153090"/>
    <w:rsid w:val="00153509"/>
    <w:rsid w:val="00155CB8"/>
    <w:rsid w:val="001561D6"/>
    <w:rsid w:val="00156314"/>
    <w:rsid w:val="001568FC"/>
    <w:rsid w:val="00156982"/>
    <w:rsid w:val="00156B5D"/>
    <w:rsid w:val="00156E07"/>
    <w:rsid w:val="00156E16"/>
    <w:rsid w:val="0015761F"/>
    <w:rsid w:val="001579AA"/>
    <w:rsid w:val="00160427"/>
    <w:rsid w:val="00160CF4"/>
    <w:rsid w:val="00160FA0"/>
    <w:rsid w:val="0016115E"/>
    <w:rsid w:val="00161CBA"/>
    <w:rsid w:val="00163185"/>
    <w:rsid w:val="001654C3"/>
    <w:rsid w:val="00165E3F"/>
    <w:rsid w:val="00165F01"/>
    <w:rsid w:val="0016633B"/>
    <w:rsid w:val="00167D69"/>
    <w:rsid w:val="001707E4"/>
    <w:rsid w:val="001707FA"/>
    <w:rsid w:val="00171463"/>
    <w:rsid w:val="001728D5"/>
    <w:rsid w:val="00172D1A"/>
    <w:rsid w:val="00172DFF"/>
    <w:rsid w:val="001741A0"/>
    <w:rsid w:val="00174590"/>
    <w:rsid w:val="00176AF3"/>
    <w:rsid w:val="00176E94"/>
    <w:rsid w:val="00177DB9"/>
    <w:rsid w:val="00180FEF"/>
    <w:rsid w:val="0018168F"/>
    <w:rsid w:val="00183421"/>
    <w:rsid w:val="00183EB0"/>
    <w:rsid w:val="001842C2"/>
    <w:rsid w:val="00184588"/>
    <w:rsid w:val="00184951"/>
    <w:rsid w:val="0018583D"/>
    <w:rsid w:val="001863F5"/>
    <w:rsid w:val="00186941"/>
    <w:rsid w:val="001877DA"/>
    <w:rsid w:val="0019053C"/>
    <w:rsid w:val="001915AF"/>
    <w:rsid w:val="00191626"/>
    <w:rsid w:val="00191736"/>
    <w:rsid w:val="001929CC"/>
    <w:rsid w:val="001939BB"/>
    <w:rsid w:val="00193F76"/>
    <w:rsid w:val="0019456A"/>
    <w:rsid w:val="00194CD0"/>
    <w:rsid w:val="00194E93"/>
    <w:rsid w:val="0019592F"/>
    <w:rsid w:val="00195B50"/>
    <w:rsid w:val="00195CB9"/>
    <w:rsid w:val="0019676D"/>
    <w:rsid w:val="00196A91"/>
    <w:rsid w:val="00196B14"/>
    <w:rsid w:val="001A17B4"/>
    <w:rsid w:val="001A1E62"/>
    <w:rsid w:val="001A2A06"/>
    <w:rsid w:val="001A2B11"/>
    <w:rsid w:val="001A4CDE"/>
    <w:rsid w:val="001A6AB5"/>
    <w:rsid w:val="001B216C"/>
    <w:rsid w:val="001B223F"/>
    <w:rsid w:val="001B2441"/>
    <w:rsid w:val="001B49C9"/>
    <w:rsid w:val="001B58C1"/>
    <w:rsid w:val="001B6CE7"/>
    <w:rsid w:val="001B7423"/>
    <w:rsid w:val="001B7DA9"/>
    <w:rsid w:val="001C0701"/>
    <w:rsid w:val="001C3A2E"/>
    <w:rsid w:val="001C47AF"/>
    <w:rsid w:val="001C4920"/>
    <w:rsid w:val="001C5330"/>
    <w:rsid w:val="001C5CCF"/>
    <w:rsid w:val="001C6209"/>
    <w:rsid w:val="001C65A5"/>
    <w:rsid w:val="001C7288"/>
    <w:rsid w:val="001D0105"/>
    <w:rsid w:val="001D0A7B"/>
    <w:rsid w:val="001D13D2"/>
    <w:rsid w:val="001D1786"/>
    <w:rsid w:val="001D2D88"/>
    <w:rsid w:val="001D3850"/>
    <w:rsid w:val="001D3BFF"/>
    <w:rsid w:val="001D662B"/>
    <w:rsid w:val="001D68E2"/>
    <w:rsid w:val="001D7A0A"/>
    <w:rsid w:val="001E0B3F"/>
    <w:rsid w:val="001E0EA8"/>
    <w:rsid w:val="001E16B7"/>
    <w:rsid w:val="001E22D1"/>
    <w:rsid w:val="001E23BF"/>
    <w:rsid w:val="001E3BBF"/>
    <w:rsid w:val="001E5E16"/>
    <w:rsid w:val="001E7664"/>
    <w:rsid w:val="001E7A45"/>
    <w:rsid w:val="001E7A50"/>
    <w:rsid w:val="001F0EEE"/>
    <w:rsid w:val="001F168B"/>
    <w:rsid w:val="001F1C14"/>
    <w:rsid w:val="001F2035"/>
    <w:rsid w:val="001F249C"/>
    <w:rsid w:val="001F2549"/>
    <w:rsid w:val="001F2B53"/>
    <w:rsid w:val="001F309A"/>
    <w:rsid w:val="001F3681"/>
    <w:rsid w:val="001F368C"/>
    <w:rsid w:val="001F36CE"/>
    <w:rsid w:val="001F402C"/>
    <w:rsid w:val="001F5247"/>
    <w:rsid w:val="001F7831"/>
    <w:rsid w:val="00200493"/>
    <w:rsid w:val="00200F65"/>
    <w:rsid w:val="00201C2F"/>
    <w:rsid w:val="00202359"/>
    <w:rsid w:val="00203D72"/>
    <w:rsid w:val="00204045"/>
    <w:rsid w:val="002048E6"/>
    <w:rsid w:val="00204A2C"/>
    <w:rsid w:val="00204AE6"/>
    <w:rsid w:val="00205969"/>
    <w:rsid w:val="00207EA9"/>
    <w:rsid w:val="0021067F"/>
    <w:rsid w:val="0021103A"/>
    <w:rsid w:val="00211D93"/>
    <w:rsid w:val="00214024"/>
    <w:rsid w:val="00214714"/>
    <w:rsid w:val="0021473C"/>
    <w:rsid w:val="00215BE4"/>
    <w:rsid w:val="002169B5"/>
    <w:rsid w:val="002171D6"/>
    <w:rsid w:val="00217539"/>
    <w:rsid w:val="00217F5E"/>
    <w:rsid w:val="0022198D"/>
    <w:rsid w:val="00221DE8"/>
    <w:rsid w:val="002220DD"/>
    <w:rsid w:val="002237F4"/>
    <w:rsid w:val="00223E6F"/>
    <w:rsid w:val="002251A1"/>
    <w:rsid w:val="00225D94"/>
    <w:rsid w:val="0022606D"/>
    <w:rsid w:val="00226ABD"/>
    <w:rsid w:val="002274CA"/>
    <w:rsid w:val="002279C7"/>
    <w:rsid w:val="00227CA2"/>
    <w:rsid w:val="00230DFE"/>
    <w:rsid w:val="00231A80"/>
    <w:rsid w:val="002320F1"/>
    <w:rsid w:val="00232544"/>
    <w:rsid w:val="00234E78"/>
    <w:rsid w:val="00234ECB"/>
    <w:rsid w:val="00235A95"/>
    <w:rsid w:val="002366EF"/>
    <w:rsid w:val="0023704F"/>
    <w:rsid w:val="00237812"/>
    <w:rsid w:val="00237BBF"/>
    <w:rsid w:val="002408C3"/>
    <w:rsid w:val="00240C13"/>
    <w:rsid w:val="00241298"/>
    <w:rsid w:val="00241B8E"/>
    <w:rsid w:val="00242C9C"/>
    <w:rsid w:val="00243733"/>
    <w:rsid w:val="00243FC7"/>
    <w:rsid w:val="00244038"/>
    <w:rsid w:val="00244765"/>
    <w:rsid w:val="00245F96"/>
    <w:rsid w:val="0024661C"/>
    <w:rsid w:val="00247C33"/>
    <w:rsid w:val="002518B4"/>
    <w:rsid w:val="002519DA"/>
    <w:rsid w:val="00252F70"/>
    <w:rsid w:val="002542DC"/>
    <w:rsid w:val="00255C8B"/>
    <w:rsid w:val="00256F2C"/>
    <w:rsid w:val="00260FFE"/>
    <w:rsid w:val="00262A06"/>
    <w:rsid w:val="002647D9"/>
    <w:rsid w:val="0026543E"/>
    <w:rsid w:val="00265CC1"/>
    <w:rsid w:val="0026634C"/>
    <w:rsid w:val="002710CA"/>
    <w:rsid w:val="0027171E"/>
    <w:rsid w:val="0027278E"/>
    <w:rsid w:val="0027345D"/>
    <w:rsid w:val="00273F5D"/>
    <w:rsid w:val="002747EC"/>
    <w:rsid w:val="00275FA6"/>
    <w:rsid w:val="002766A0"/>
    <w:rsid w:val="00277E5B"/>
    <w:rsid w:val="002801D0"/>
    <w:rsid w:val="0028086C"/>
    <w:rsid w:val="00281D5D"/>
    <w:rsid w:val="00283DC4"/>
    <w:rsid w:val="00283F97"/>
    <w:rsid w:val="00284271"/>
    <w:rsid w:val="00284494"/>
    <w:rsid w:val="002845F1"/>
    <w:rsid w:val="002855BF"/>
    <w:rsid w:val="0028563D"/>
    <w:rsid w:val="002862B7"/>
    <w:rsid w:val="00290A43"/>
    <w:rsid w:val="00290BB8"/>
    <w:rsid w:val="0029159A"/>
    <w:rsid w:val="002949B1"/>
    <w:rsid w:val="002950D0"/>
    <w:rsid w:val="002957C0"/>
    <w:rsid w:val="00295FF0"/>
    <w:rsid w:val="00296E6D"/>
    <w:rsid w:val="0029701E"/>
    <w:rsid w:val="00297267"/>
    <w:rsid w:val="002A083F"/>
    <w:rsid w:val="002A0BEF"/>
    <w:rsid w:val="002A1633"/>
    <w:rsid w:val="002A19F0"/>
    <w:rsid w:val="002A2343"/>
    <w:rsid w:val="002A318A"/>
    <w:rsid w:val="002A59D6"/>
    <w:rsid w:val="002A5A95"/>
    <w:rsid w:val="002A796C"/>
    <w:rsid w:val="002B043F"/>
    <w:rsid w:val="002B0706"/>
    <w:rsid w:val="002B1472"/>
    <w:rsid w:val="002B3792"/>
    <w:rsid w:val="002B475B"/>
    <w:rsid w:val="002B5588"/>
    <w:rsid w:val="002B6F65"/>
    <w:rsid w:val="002C02F5"/>
    <w:rsid w:val="002C03FE"/>
    <w:rsid w:val="002C04CE"/>
    <w:rsid w:val="002C0C58"/>
    <w:rsid w:val="002C15EB"/>
    <w:rsid w:val="002C1DFF"/>
    <w:rsid w:val="002C3AED"/>
    <w:rsid w:val="002C52AF"/>
    <w:rsid w:val="002C5F85"/>
    <w:rsid w:val="002C64DE"/>
    <w:rsid w:val="002C7FDB"/>
    <w:rsid w:val="002D0066"/>
    <w:rsid w:val="002D3588"/>
    <w:rsid w:val="002D3E28"/>
    <w:rsid w:val="002D48FC"/>
    <w:rsid w:val="002E0AAF"/>
    <w:rsid w:val="002E6CC1"/>
    <w:rsid w:val="002E6FBE"/>
    <w:rsid w:val="002E7C25"/>
    <w:rsid w:val="002F04D9"/>
    <w:rsid w:val="002F0D22"/>
    <w:rsid w:val="002F1C69"/>
    <w:rsid w:val="002F1F24"/>
    <w:rsid w:val="002F2212"/>
    <w:rsid w:val="002F5FA8"/>
    <w:rsid w:val="002F6472"/>
    <w:rsid w:val="002F6D54"/>
    <w:rsid w:val="002F7CD5"/>
    <w:rsid w:val="0030003D"/>
    <w:rsid w:val="00300700"/>
    <w:rsid w:val="00300723"/>
    <w:rsid w:val="003009DC"/>
    <w:rsid w:val="00300C28"/>
    <w:rsid w:val="00301C59"/>
    <w:rsid w:val="00301EFC"/>
    <w:rsid w:val="00302B4C"/>
    <w:rsid w:val="00303406"/>
    <w:rsid w:val="00304264"/>
    <w:rsid w:val="003045AD"/>
    <w:rsid w:val="003047DB"/>
    <w:rsid w:val="00304A13"/>
    <w:rsid w:val="00304A8D"/>
    <w:rsid w:val="00304EA9"/>
    <w:rsid w:val="00305C89"/>
    <w:rsid w:val="0030671D"/>
    <w:rsid w:val="00312571"/>
    <w:rsid w:val="0031272A"/>
    <w:rsid w:val="0031342A"/>
    <w:rsid w:val="0031421B"/>
    <w:rsid w:val="003148E4"/>
    <w:rsid w:val="00314BBC"/>
    <w:rsid w:val="00315094"/>
    <w:rsid w:val="00316113"/>
    <w:rsid w:val="00316195"/>
    <w:rsid w:val="003161B4"/>
    <w:rsid w:val="003169C6"/>
    <w:rsid w:val="003172DC"/>
    <w:rsid w:val="00317474"/>
    <w:rsid w:val="00322FA8"/>
    <w:rsid w:val="00325B90"/>
    <w:rsid w:val="00325CFB"/>
    <w:rsid w:val="00326069"/>
    <w:rsid w:val="003278F0"/>
    <w:rsid w:val="0033029D"/>
    <w:rsid w:val="00330940"/>
    <w:rsid w:val="0033123D"/>
    <w:rsid w:val="00333470"/>
    <w:rsid w:val="00334CA9"/>
    <w:rsid w:val="00335DA7"/>
    <w:rsid w:val="003371D2"/>
    <w:rsid w:val="003375FE"/>
    <w:rsid w:val="00337961"/>
    <w:rsid w:val="00337D97"/>
    <w:rsid w:val="00341C0C"/>
    <w:rsid w:val="0034350D"/>
    <w:rsid w:val="00344062"/>
    <w:rsid w:val="00345218"/>
    <w:rsid w:val="0035116B"/>
    <w:rsid w:val="0035172F"/>
    <w:rsid w:val="00352D97"/>
    <w:rsid w:val="00354139"/>
    <w:rsid w:val="0035462D"/>
    <w:rsid w:val="00354A86"/>
    <w:rsid w:val="003552E7"/>
    <w:rsid w:val="003559D4"/>
    <w:rsid w:val="00356D8E"/>
    <w:rsid w:val="00356FF5"/>
    <w:rsid w:val="0035791B"/>
    <w:rsid w:val="00361DAF"/>
    <w:rsid w:val="00363749"/>
    <w:rsid w:val="003641AB"/>
    <w:rsid w:val="00364728"/>
    <w:rsid w:val="0036520D"/>
    <w:rsid w:val="00366652"/>
    <w:rsid w:val="00367759"/>
    <w:rsid w:val="00370277"/>
    <w:rsid w:val="00372132"/>
    <w:rsid w:val="003726F0"/>
    <w:rsid w:val="00374848"/>
    <w:rsid w:val="00375108"/>
    <w:rsid w:val="00375351"/>
    <w:rsid w:val="003753DF"/>
    <w:rsid w:val="003758B5"/>
    <w:rsid w:val="00377636"/>
    <w:rsid w:val="00382D02"/>
    <w:rsid w:val="00384421"/>
    <w:rsid w:val="003854F9"/>
    <w:rsid w:val="003876D8"/>
    <w:rsid w:val="00390958"/>
    <w:rsid w:val="00390E5D"/>
    <w:rsid w:val="00391253"/>
    <w:rsid w:val="00392347"/>
    <w:rsid w:val="00392600"/>
    <w:rsid w:val="00392CF4"/>
    <w:rsid w:val="00393143"/>
    <w:rsid w:val="00393441"/>
    <w:rsid w:val="00394576"/>
    <w:rsid w:val="00395AEC"/>
    <w:rsid w:val="003974CD"/>
    <w:rsid w:val="003A04D9"/>
    <w:rsid w:val="003A074C"/>
    <w:rsid w:val="003A1219"/>
    <w:rsid w:val="003A21A9"/>
    <w:rsid w:val="003A312D"/>
    <w:rsid w:val="003A3397"/>
    <w:rsid w:val="003A4E98"/>
    <w:rsid w:val="003A5A3E"/>
    <w:rsid w:val="003A601A"/>
    <w:rsid w:val="003A771D"/>
    <w:rsid w:val="003A7CB2"/>
    <w:rsid w:val="003B082D"/>
    <w:rsid w:val="003B0D89"/>
    <w:rsid w:val="003B2AD4"/>
    <w:rsid w:val="003B2F68"/>
    <w:rsid w:val="003B41F7"/>
    <w:rsid w:val="003B54BA"/>
    <w:rsid w:val="003B551B"/>
    <w:rsid w:val="003B7BE5"/>
    <w:rsid w:val="003C0494"/>
    <w:rsid w:val="003C04B0"/>
    <w:rsid w:val="003C0559"/>
    <w:rsid w:val="003C088F"/>
    <w:rsid w:val="003C1900"/>
    <w:rsid w:val="003C1947"/>
    <w:rsid w:val="003C1DF5"/>
    <w:rsid w:val="003C21BD"/>
    <w:rsid w:val="003C26D0"/>
    <w:rsid w:val="003C26E3"/>
    <w:rsid w:val="003C2A53"/>
    <w:rsid w:val="003C34D2"/>
    <w:rsid w:val="003C4341"/>
    <w:rsid w:val="003C482B"/>
    <w:rsid w:val="003C4E37"/>
    <w:rsid w:val="003C5BD4"/>
    <w:rsid w:val="003C68AB"/>
    <w:rsid w:val="003C77B3"/>
    <w:rsid w:val="003C79FD"/>
    <w:rsid w:val="003D159B"/>
    <w:rsid w:val="003D1639"/>
    <w:rsid w:val="003D248D"/>
    <w:rsid w:val="003D2F36"/>
    <w:rsid w:val="003D624C"/>
    <w:rsid w:val="003D6E96"/>
    <w:rsid w:val="003E0C18"/>
    <w:rsid w:val="003E1132"/>
    <w:rsid w:val="003E16BE"/>
    <w:rsid w:val="003E24CA"/>
    <w:rsid w:val="003E3810"/>
    <w:rsid w:val="003E5FB1"/>
    <w:rsid w:val="003E648B"/>
    <w:rsid w:val="003E6A18"/>
    <w:rsid w:val="003E7054"/>
    <w:rsid w:val="003E70F7"/>
    <w:rsid w:val="003E7364"/>
    <w:rsid w:val="003E74EE"/>
    <w:rsid w:val="003E7B0E"/>
    <w:rsid w:val="003F02B3"/>
    <w:rsid w:val="003F03DF"/>
    <w:rsid w:val="003F0EE4"/>
    <w:rsid w:val="003F1569"/>
    <w:rsid w:val="003F28D0"/>
    <w:rsid w:val="003F30E7"/>
    <w:rsid w:val="003F399F"/>
    <w:rsid w:val="003F4D1D"/>
    <w:rsid w:val="003F5026"/>
    <w:rsid w:val="003F5566"/>
    <w:rsid w:val="003F59AB"/>
    <w:rsid w:val="003F6717"/>
    <w:rsid w:val="003F6915"/>
    <w:rsid w:val="00401855"/>
    <w:rsid w:val="00401A0C"/>
    <w:rsid w:val="00401B2F"/>
    <w:rsid w:val="00403917"/>
    <w:rsid w:val="0040447E"/>
    <w:rsid w:val="00404B34"/>
    <w:rsid w:val="004066C0"/>
    <w:rsid w:val="00407598"/>
    <w:rsid w:val="00407683"/>
    <w:rsid w:val="00412688"/>
    <w:rsid w:val="00414176"/>
    <w:rsid w:val="0041418B"/>
    <w:rsid w:val="004148A7"/>
    <w:rsid w:val="00415E93"/>
    <w:rsid w:val="00415F11"/>
    <w:rsid w:val="00420605"/>
    <w:rsid w:val="0042236A"/>
    <w:rsid w:val="004229FC"/>
    <w:rsid w:val="0042468C"/>
    <w:rsid w:val="00427123"/>
    <w:rsid w:val="0043021C"/>
    <w:rsid w:val="0043027B"/>
    <w:rsid w:val="00432EA4"/>
    <w:rsid w:val="00432F9B"/>
    <w:rsid w:val="004337BD"/>
    <w:rsid w:val="00440155"/>
    <w:rsid w:val="00441120"/>
    <w:rsid w:val="00441127"/>
    <w:rsid w:val="004412B6"/>
    <w:rsid w:val="00441AEA"/>
    <w:rsid w:val="00441DE8"/>
    <w:rsid w:val="00442797"/>
    <w:rsid w:val="0044291F"/>
    <w:rsid w:val="00442B30"/>
    <w:rsid w:val="004437FF"/>
    <w:rsid w:val="00444906"/>
    <w:rsid w:val="00445AB5"/>
    <w:rsid w:val="004467A5"/>
    <w:rsid w:val="00446984"/>
    <w:rsid w:val="004506E4"/>
    <w:rsid w:val="00451BA2"/>
    <w:rsid w:val="0045347A"/>
    <w:rsid w:val="00454196"/>
    <w:rsid w:val="004546C5"/>
    <w:rsid w:val="004551C1"/>
    <w:rsid w:val="00456F62"/>
    <w:rsid w:val="004615A9"/>
    <w:rsid w:val="0046341C"/>
    <w:rsid w:val="004636A7"/>
    <w:rsid w:val="00463DD6"/>
    <w:rsid w:val="00465722"/>
    <w:rsid w:val="00465869"/>
    <w:rsid w:val="00465E51"/>
    <w:rsid w:val="00466118"/>
    <w:rsid w:val="00466777"/>
    <w:rsid w:val="004673CF"/>
    <w:rsid w:val="00470D91"/>
    <w:rsid w:val="00471D6D"/>
    <w:rsid w:val="0047241A"/>
    <w:rsid w:val="00472963"/>
    <w:rsid w:val="00474072"/>
    <w:rsid w:val="0047511F"/>
    <w:rsid w:val="00475471"/>
    <w:rsid w:val="00475C8E"/>
    <w:rsid w:val="00475F28"/>
    <w:rsid w:val="00476542"/>
    <w:rsid w:val="00477455"/>
    <w:rsid w:val="00477691"/>
    <w:rsid w:val="0047770E"/>
    <w:rsid w:val="00481014"/>
    <w:rsid w:val="004813D0"/>
    <w:rsid w:val="004819E2"/>
    <w:rsid w:val="00482066"/>
    <w:rsid w:val="0048229C"/>
    <w:rsid w:val="00482CCE"/>
    <w:rsid w:val="0048658F"/>
    <w:rsid w:val="00486622"/>
    <w:rsid w:val="00487036"/>
    <w:rsid w:val="004878A4"/>
    <w:rsid w:val="0049015D"/>
    <w:rsid w:val="0049055B"/>
    <w:rsid w:val="00492696"/>
    <w:rsid w:val="0049393D"/>
    <w:rsid w:val="004944A1"/>
    <w:rsid w:val="00494AF1"/>
    <w:rsid w:val="00495D18"/>
    <w:rsid w:val="00497329"/>
    <w:rsid w:val="004976C6"/>
    <w:rsid w:val="00497EE3"/>
    <w:rsid w:val="004A0324"/>
    <w:rsid w:val="004A20E8"/>
    <w:rsid w:val="004A26DA"/>
    <w:rsid w:val="004A39D4"/>
    <w:rsid w:val="004A3B8F"/>
    <w:rsid w:val="004A4285"/>
    <w:rsid w:val="004A51E7"/>
    <w:rsid w:val="004A525C"/>
    <w:rsid w:val="004A6FB3"/>
    <w:rsid w:val="004B0777"/>
    <w:rsid w:val="004B1406"/>
    <w:rsid w:val="004B1A4A"/>
    <w:rsid w:val="004B1FC6"/>
    <w:rsid w:val="004B3ED1"/>
    <w:rsid w:val="004B40EF"/>
    <w:rsid w:val="004B4A89"/>
    <w:rsid w:val="004B4BC2"/>
    <w:rsid w:val="004B4FB4"/>
    <w:rsid w:val="004B5554"/>
    <w:rsid w:val="004B59FF"/>
    <w:rsid w:val="004B5CC9"/>
    <w:rsid w:val="004B6AD9"/>
    <w:rsid w:val="004B6F07"/>
    <w:rsid w:val="004B708F"/>
    <w:rsid w:val="004B712E"/>
    <w:rsid w:val="004B754A"/>
    <w:rsid w:val="004B7703"/>
    <w:rsid w:val="004C555B"/>
    <w:rsid w:val="004C5BD8"/>
    <w:rsid w:val="004D0AD1"/>
    <w:rsid w:val="004D1F8F"/>
    <w:rsid w:val="004D2543"/>
    <w:rsid w:val="004D2FAA"/>
    <w:rsid w:val="004D3578"/>
    <w:rsid w:val="004D380D"/>
    <w:rsid w:val="004D3A02"/>
    <w:rsid w:val="004D5157"/>
    <w:rsid w:val="004D517A"/>
    <w:rsid w:val="004D578F"/>
    <w:rsid w:val="004D717D"/>
    <w:rsid w:val="004E002D"/>
    <w:rsid w:val="004E213A"/>
    <w:rsid w:val="004E2ACA"/>
    <w:rsid w:val="004E2B28"/>
    <w:rsid w:val="004E3247"/>
    <w:rsid w:val="004E343C"/>
    <w:rsid w:val="004E3AD8"/>
    <w:rsid w:val="004E6689"/>
    <w:rsid w:val="004E6C01"/>
    <w:rsid w:val="004F0826"/>
    <w:rsid w:val="004F1EAA"/>
    <w:rsid w:val="004F2649"/>
    <w:rsid w:val="004F27DF"/>
    <w:rsid w:val="004F4265"/>
    <w:rsid w:val="004F4A45"/>
    <w:rsid w:val="004F5D05"/>
    <w:rsid w:val="004F6634"/>
    <w:rsid w:val="004F7241"/>
    <w:rsid w:val="00500333"/>
    <w:rsid w:val="00500994"/>
    <w:rsid w:val="00503171"/>
    <w:rsid w:val="00503BAE"/>
    <w:rsid w:val="00505D14"/>
    <w:rsid w:val="00505D2F"/>
    <w:rsid w:val="00506060"/>
    <w:rsid w:val="005062EF"/>
    <w:rsid w:val="005069A2"/>
    <w:rsid w:val="00506D97"/>
    <w:rsid w:val="00507AF5"/>
    <w:rsid w:val="005110BC"/>
    <w:rsid w:val="0051161A"/>
    <w:rsid w:val="00513228"/>
    <w:rsid w:val="0051369E"/>
    <w:rsid w:val="00514340"/>
    <w:rsid w:val="00514636"/>
    <w:rsid w:val="0051469E"/>
    <w:rsid w:val="005151D2"/>
    <w:rsid w:val="005209F4"/>
    <w:rsid w:val="00522686"/>
    <w:rsid w:val="0052485A"/>
    <w:rsid w:val="00524CDC"/>
    <w:rsid w:val="005252D5"/>
    <w:rsid w:val="0053430B"/>
    <w:rsid w:val="00534DA0"/>
    <w:rsid w:val="005376E1"/>
    <w:rsid w:val="00540EF4"/>
    <w:rsid w:val="0054183B"/>
    <w:rsid w:val="005423DA"/>
    <w:rsid w:val="0054286D"/>
    <w:rsid w:val="0054288B"/>
    <w:rsid w:val="00543253"/>
    <w:rsid w:val="00543E6C"/>
    <w:rsid w:val="00543FD1"/>
    <w:rsid w:val="00545736"/>
    <w:rsid w:val="0054575F"/>
    <w:rsid w:val="00545E22"/>
    <w:rsid w:val="00545EAB"/>
    <w:rsid w:val="00546DC4"/>
    <w:rsid w:val="00546DCA"/>
    <w:rsid w:val="00547A4C"/>
    <w:rsid w:val="00550746"/>
    <w:rsid w:val="005507DB"/>
    <w:rsid w:val="005527CB"/>
    <w:rsid w:val="00552866"/>
    <w:rsid w:val="00553612"/>
    <w:rsid w:val="00553E02"/>
    <w:rsid w:val="0055604F"/>
    <w:rsid w:val="00556134"/>
    <w:rsid w:val="00557858"/>
    <w:rsid w:val="005610FA"/>
    <w:rsid w:val="00561D46"/>
    <w:rsid w:val="00564174"/>
    <w:rsid w:val="005649CF"/>
    <w:rsid w:val="00564B4C"/>
    <w:rsid w:val="00565087"/>
    <w:rsid w:val="00565356"/>
    <w:rsid w:val="0056571D"/>
    <w:rsid w:val="0056573F"/>
    <w:rsid w:val="00565797"/>
    <w:rsid w:val="00566244"/>
    <w:rsid w:val="005664F5"/>
    <w:rsid w:val="005665CC"/>
    <w:rsid w:val="00567F07"/>
    <w:rsid w:val="00570014"/>
    <w:rsid w:val="00570975"/>
    <w:rsid w:val="005717F7"/>
    <w:rsid w:val="00571D3A"/>
    <w:rsid w:val="0057430D"/>
    <w:rsid w:val="00577837"/>
    <w:rsid w:val="00580B11"/>
    <w:rsid w:val="00580ECF"/>
    <w:rsid w:val="0058116C"/>
    <w:rsid w:val="00581AFF"/>
    <w:rsid w:val="0058227D"/>
    <w:rsid w:val="00583614"/>
    <w:rsid w:val="0058394D"/>
    <w:rsid w:val="00583F9B"/>
    <w:rsid w:val="00584167"/>
    <w:rsid w:val="00586928"/>
    <w:rsid w:val="0059000D"/>
    <w:rsid w:val="00590243"/>
    <w:rsid w:val="005905CB"/>
    <w:rsid w:val="0059169D"/>
    <w:rsid w:val="005921CE"/>
    <w:rsid w:val="00592A31"/>
    <w:rsid w:val="005935C6"/>
    <w:rsid w:val="00594F8F"/>
    <w:rsid w:val="00595D15"/>
    <w:rsid w:val="00595F52"/>
    <w:rsid w:val="00596212"/>
    <w:rsid w:val="00596599"/>
    <w:rsid w:val="005967C3"/>
    <w:rsid w:val="00597839"/>
    <w:rsid w:val="00597D97"/>
    <w:rsid w:val="005A0408"/>
    <w:rsid w:val="005A11AE"/>
    <w:rsid w:val="005A16DC"/>
    <w:rsid w:val="005A1848"/>
    <w:rsid w:val="005A403F"/>
    <w:rsid w:val="005A420D"/>
    <w:rsid w:val="005A525F"/>
    <w:rsid w:val="005A6476"/>
    <w:rsid w:val="005A6F0E"/>
    <w:rsid w:val="005A709F"/>
    <w:rsid w:val="005A730F"/>
    <w:rsid w:val="005A776E"/>
    <w:rsid w:val="005B0554"/>
    <w:rsid w:val="005B11F5"/>
    <w:rsid w:val="005B226E"/>
    <w:rsid w:val="005B2EA4"/>
    <w:rsid w:val="005B3245"/>
    <w:rsid w:val="005B366D"/>
    <w:rsid w:val="005B5357"/>
    <w:rsid w:val="005B5BC9"/>
    <w:rsid w:val="005C0FDB"/>
    <w:rsid w:val="005C106E"/>
    <w:rsid w:val="005C1BF3"/>
    <w:rsid w:val="005C2293"/>
    <w:rsid w:val="005C244C"/>
    <w:rsid w:val="005C28C0"/>
    <w:rsid w:val="005C29C0"/>
    <w:rsid w:val="005C2B85"/>
    <w:rsid w:val="005C3529"/>
    <w:rsid w:val="005C3E36"/>
    <w:rsid w:val="005C5AC8"/>
    <w:rsid w:val="005C7E37"/>
    <w:rsid w:val="005D08EE"/>
    <w:rsid w:val="005D0A67"/>
    <w:rsid w:val="005D2077"/>
    <w:rsid w:val="005D2FDD"/>
    <w:rsid w:val="005D343C"/>
    <w:rsid w:val="005D762D"/>
    <w:rsid w:val="005E03EA"/>
    <w:rsid w:val="005E1E3D"/>
    <w:rsid w:val="005E2A2F"/>
    <w:rsid w:val="005E36C3"/>
    <w:rsid w:val="005E4093"/>
    <w:rsid w:val="005E4A4C"/>
    <w:rsid w:val="005E5F83"/>
    <w:rsid w:val="005E7433"/>
    <w:rsid w:val="005E74E9"/>
    <w:rsid w:val="005F1D4F"/>
    <w:rsid w:val="005F1E4E"/>
    <w:rsid w:val="005F2F95"/>
    <w:rsid w:val="005F36D2"/>
    <w:rsid w:val="005F5C79"/>
    <w:rsid w:val="005F5C8F"/>
    <w:rsid w:val="005F5CCB"/>
    <w:rsid w:val="00600984"/>
    <w:rsid w:val="00600FCB"/>
    <w:rsid w:val="00602447"/>
    <w:rsid w:val="006028B1"/>
    <w:rsid w:val="00603126"/>
    <w:rsid w:val="00603723"/>
    <w:rsid w:val="00605848"/>
    <w:rsid w:val="00605D99"/>
    <w:rsid w:val="00606702"/>
    <w:rsid w:val="00611566"/>
    <w:rsid w:val="006120AA"/>
    <w:rsid w:val="00612B57"/>
    <w:rsid w:val="00613736"/>
    <w:rsid w:val="0061462C"/>
    <w:rsid w:val="00615898"/>
    <w:rsid w:val="00616F25"/>
    <w:rsid w:val="006202D7"/>
    <w:rsid w:val="0062149F"/>
    <w:rsid w:val="0062315D"/>
    <w:rsid w:val="00624EC3"/>
    <w:rsid w:val="00625433"/>
    <w:rsid w:val="00625DC8"/>
    <w:rsid w:val="00626A35"/>
    <w:rsid w:val="00626E03"/>
    <w:rsid w:val="00627AB0"/>
    <w:rsid w:val="00630B83"/>
    <w:rsid w:val="00633831"/>
    <w:rsid w:val="00633D79"/>
    <w:rsid w:val="00634413"/>
    <w:rsid w:val="00640808"/>
    <w:rsid w:val="0064273B"/>
    <w:rsid w:val="006428E0"/>
    <w:rsid w:val="00642BD2"/>
    <w:rsid w:val="0064349F"/>
    <w:rsid w:val="00644A4B"/>
    <w:rsid w:val="00644B71"/>
    <w:rsid w:val="00646AE3"/>
    <w:rsid w:val="00646D99"/>
    <w:rsid w:val="0064721B"/>
    <w:rsid w:val="0064735C"/>
    <w:rsid w:val="006475B9"/>
    <w:rsid w:val="00647AE3"/>
    <w:rsid w:val="00647F98"/>
    <w:rsid w:val="006505D0"/>
    <w:rsid w:val="00650BBC"/>
    <w:rsid w:val="006516F9"/>
    <w:rsid w:val="006518EC"/>
    <w:rsid w:val="00652434"/>
    <w:rsid w:val="0065488B"/>
    <w:rsid w:val="00654974"/>
    <w:rsid w:val="00654D3C"/>
    <w:rsid w:val="006550D8"/>
    <w:rsid w:val="006550E8"/>
    <w:rsid w:val="006556A1"/>
    <w:rsid w:val="00655C5A"/>
    <w:rsid w:val="00655EB0"/>
    <w:rsid w:val="00656910"/>
    <w:rsid w:val="00657D4A"/>
    <w:rsid w:val="00660B32"/>
    <w:rsid w:val="0066204B"/>
    <w:rsid w:val="00662087"/>
    <w:rsid w:val="0066266E"/>
    <w:rsid w:val="0066286C"/>
    <w:rsid w:val="0066356A"/>
    <w:rsid w:val="00663AAB"/>
    <w:rsid w:val="00664403"/>
    <w:rsid w:val="00664AA8"/>
    <w:rsid w:val="00664B16"/>
    <w:rsid w:val="006653BE"/>
    <w:rsid w:val="00665643"/>
    <w:rsid w:val="006657B9"/>
    <w:rsid w:val="00665F61"/>
    <w:rsid w:val="00666E28"/>
    <w:rsid w:val="00667974"/>
    <w:rsid w:val="00670B77"/>
    <w:rsid w:val="00671162"/>
    <w:rsid w:val="00671C1D"/>
    <w:rsid w:val="006741CC"/>
    <w:rsid w:val="00676537"/>
    <w:rsid w:val="0067681D"/>
    <w:rsid w:val="00676CD7"/>
    <w:rsid w:val="006776D1"/>
    <w:rsid w:val="006806B5"/>
    <w:rsid w:val="00680746"/>
    <w:rsid w:val="00680BE7"/>
    <w:rsid w:val="00680E24"/>
    <w:rsid w:val="00680F6C"/>
    <w:rsid w:val="0068143A"/>
    <w:rsid w:val="0068199F"/>
    <w:rsid w:val="00681FF6"/>
    <w:rsid w:val="00683575"/>
    <w:rsid w:val="00685F26"/>
    <w:rsid w:val="006863A6"/>
    <w:rsid w:val="00687C2C"/>
    <w:rsid w:val="00691D46"/>
    <w:rsid w:val="0069658C"/>
    <w:rsid w:val="00697186"/>
    <w:rsid w:val="00697A99"/>
    <w:rsid w:val="006A0215"/>
    <w:rsid w:val="006A0B35"/>
    <w:rsid w:val="006A16A6"/>
    <w:rsid w:val="006A28E7"/>
    <w:rsid w:val="006A5601"/>
    <w:rsid w:val="006A666E"/>
    <w:rsid w:val="006B0016"/>
    <w:rsid w:val="006B19D5"/>
    <w:rsid w:val="006B1A23"/>
    <w:rsid w:val="006B35AF"/>
    <w:rsid w:val="006B3E5C"/>
    <w:rsid w:val="006B51AB"/>
    <w:rsid w:val="006B594E"/>
    <w:rsid w:val="006B5CC4"/>
    <w:rsid w:val="006B67E3"/>
    <w:rsid w:val="006B6C1A"/>
    <w:rsid w:val="006C115F"/>
    <w:rsid w:val="006C2749"/>
    <w:rsid w:val="006C2F98"/>
    <w:rsid w:val="006C3C8B"/>
    <w:rsid w:val="006C3CCB"/>
    <w:rsid w:val="006C48CB"/>
    <w:rsid w:val="006C5601"/>
    <w:rsid w:val="006C66D8"/>
    <w:rsid w:val="006C7481"/>
    <w:rsid w:val="006D0617"/>
    <w:rsid w:val="006D1E24"/>
    <w:rsid w:val="006D3335"/>
    <w:rsid w:val="006D371A"/>
    <w:rsid w:val="006D4791"/>
    <w:rsid w:val="006D5298"/>
    <w:rsid w:val="006D6055"/>
    <w:rsid w:val="006D66DA"/>
    <w:rsid w:val="006D6AA5"/>
    <w:rsid w:val="006E0DAD"/>
    <w:rsid w:val="006E5B2A"/>
    <w:rsid w:val="006E5E2C"/>
    <w:rsid w:val="006E64E9"/>
    <w:rsid w:val="006E6849"/>
    <w:rsid w:val="006E6FCE"/>
    <w:rsid w:val="006E7780"/>
    <w:rsid w:val="006E7C92"/>
    <w:rsid w:val="006F0DA1"/>
    <w:rsid w:val="006F113D"/>
    <w:rsid w:val="006F26FC"/>
    <w:rsid w:val="006F2E9B"/>
    <w:rsid w:val="006F3924"/>
    <w:rsid w:val="006F47F1"/>
    <w:rsid w:val="006F58C6"/>
    <w:rsid w:val="006F6A2C"/>
    <w:rsid w:val="006F766E"/>
    <w:rsid w:val="00700604"/>
    <w:rsid w:val="00701CB2"/>
    <w:rsid w:val="00702306"/>
    <w:rsid w:val="00702B7B"/>
    <w:rsid w:val="007042E8"/>
    <w:rsid w:val="007054E8"/>
    <w:rsid w:val="0070620D"/>
    <w:rsid w:val="00706FF2"/>
    <w:rsid w:val="00707294"/>
    <w:rsid w:val="00710DA5"/>
    <w:rsid w:val="007110A7"/>
    <w:rsid w:val="00711C06"/>
    <w:rsid w:val="00712518"/>
    <w:rsid w:val="00712B49"/>
    <w:rsid w:val="00712B4B"/>
    <w:rsid w:val="00714643"/>
    <w:rsid w:val="00714BAB"/>
    <w:rsid w:val="00715F84"/>
    <w:rsid w:val="007176DB"/>
    <w:rsid w:val="007201A8"/>
    <w:rsid w:val="007202FD"/>
    <w:rsid w:val="0072270B"/>
    <w:rsid w:val="00722F4B"/>
    <w:rsid w:val="007233DA"/>
    <w:rsid w:val="00724164"/>
    <w:rsid w:val="007242A1"/>
    <w:rsid w:val="00724D84"/>
    <w:rsid w:val="0072681B"/>
    <w:rsid w:val="00726ECF"/>
    <w:rsid w:val="0072799C"/>
    <w:rsid w:val="00730BCF"/>
    <w:rsid w:val="00731E7A"/>
    <w:rsid w:val="0073273A"/>
    <w:rsid w:val="00732ABA"/>
    <w:rsid w:val="00734A5B"/>
    <w:rsid w:val="00734F92"/>
    <w:rsid w:val="00735536"/>
    <w:rsid w:val="00736319"/>
    <w:rsid w:val="00740732"/>
    <w:rsid w:val="0074197E"/>
    <w:rsid w:val="00741F98"/>
    <w:rsid w:val="007438D9"/>
    <w:rsid w:val="0074441D"/>
    <w:rsid w:val="00744E76"/>
    <w:rsid w:val="00745401"/>
    <w:rsid w:val="00745759"/>
    <w:rsid w:val="00745DF4"/>
    <w:rsid w:val="0074683A"/>
    <w:rsid w:val="00746B7B"/>
    <w:rsid w:val="007502DF"/>
    <w:rsid w:val="00751888"/>
    <w:rsid w:val="00751E84"/>
    <w:rsid w:val="00752D41"/>
    <w:rsid w:val="00753B45"/>
    <w:rsid w:val="007541A5"/>
    <w:rsid w:val="007546F4"/>
    <w:rsid w:val="00755597"/>
    <w:rsid w:val="00755CCE"/>
    <w:rsid w:val="00755D58"/>
    <w:rsid w:val="00756EB1"/>
    <w:rsid w:val="007572F7"/>
    <w:rsid w:val="00757932"/>
    <w:rsid w:val="007579E8"/>
    <w:rsid w:val="00757D40"/>
    <w:rsid w:val="00761E70"/>
    <w:rsid w:val="0076387B"/>
    <w:rsid w:val="00763A99"/>
    <w:rsid w:val="00763C8A"/>
    <w:rsid w:val="007657E3"/>
    <w:rsid w:val="00765BD6"/>
    <w:rsid w:val="00766007"/>
    <w:rsid w:val="00766522"/>
    <w:rsid w:val="007710D7"/>
    <w:rsid w:val="00771220"/>
    <w:rsid w:val="00772D0D"/>
    <w:rsid w:val="00773A5C"/>
    <w:rsid w:val="0077696B"/>
    <w:rsid w:val="007779BB"/>
    <w:rsid w:val="00780A84"/>
    <w:rsid w:val="00781003"/>
    <w:rsid w:val="00781F0F"/>
    <w:rsid w:val="00781F91"/>
    <w:rsid w:val="0078309E"/>
    <w:rsid w:val="00783907"/>
    <w:rsid w:val="00783CF8"/>
    <w:rsid w:val="00783E47"/>
    <w:rsid w:val="0078481F"/>
    <w:rsid w:val="00785A41"/>
    <w:rsid w:val="00785A61"/>
    <w:rsid w:val="00785BC3"/>
    <w:rsid w:val="0078727C"/>
    <w:rsid w:val="00787EC4"/>
    <w:rsid w:val="00791982"/>
    <w:rsid w:val="00792C84"/>
    <w:rsid w:val="00794703"/>
    <w:rsid w:val="00796976"/>
    <w:rsid w:val="007A0BE6"/>
    <w:rsid w:val="007A0D95"/>
    <w:rsid w:val="007A16BB"/>
    <w:rsid w:val="007A1FF7"/>
    <w:rsid w:val="007A2E8D"/>
    <w:rsid w:val="007A5B67"/>
    <w:rsid w:val="007A6868"/>
    <w:rsid w:val="007A6DD5"/>
    <w:rsid w:val="007A7A31"/>
    <w:rsid w:val="007B0B24"/>
    <w:rsid w:val="007B18D8"/>
    <w:rsid w:val="007B2D89"/>
    <w:rsid w:val="007B3ACF"/>
    <w:rsid w:val="007B3F32"/>
    <w:rsid w:val="007B6357"/>
    <w:rsid w:val="007C023C"/>
    <w:rsid w:val="007C08AA"/>
    <w:rsid w:val="007C095F"/>
    <w:rsid w:val="007C20EA"/>
    <w:rsid w:val="007C367C"/>
    <w:rsid w:val="007C3C50"/>
    <w:rsid w:val="007C54B4"/>
    <w:rsid w:val="007D0F17"/>
    <w:rsid w:val="007D0F1B"/>
    <w:rsid w:val="007D19D5"/>
    <w:rsid w:val="007D2051"/>
    <w:rsid w:val="007D2AE1"/>
    <w:rsid w:val="007D2D14"/>
    <w:rsid w:val="007D4B8E"/>
    <w:rsid w:val="007D4C89"/>
    <w:rsid w:val="007D53D3"/>
    <w:rsid w:val="007D5D49"/>
    <w:rsid w:val="007D7515"/>
    <w:rsid w:val="007E0D24"/>
    <w:rsid w:val="007E0E7C"/>
    <w:rsid w:val="007E3F64"/>
    <w:rsid w:val="007E5ACF"/>
    <w:rsid w:val="007E642B"/>
    <w:rsid w:val="007F0893"/>
    <w:rsid w:val="007F1543"/>
    <w:rsid w:val="007F23BE"/>
    <w:rsid w:val="007F2467"/>
    <w:rsid w:val="007F3BC4"/>
    <w:rsid w:val="007F5EEA"/>
    <w:rsid w:val="007F67AC"/>
    <w:rsid w:val="007F79DA"/>
    <w:rsid w:val="00801A92"/>
    <w:rsid w:val="008028A4"/>
    <w:rsid w:val="008031D2"/>
    <w:rsid w:val="00803572"/>
    <w:rsid w:val="00805D37"/>
    <w:rsid w:val="00806181"/>
    <w:rsid w:val="008068B6"/>
    <w:rsid w:val="0080787A"/>
    <w:rsid w:val="008117EB"/>
    <w:rsid w:val="00812139"/>
    <w:rsid w:val="00812A8E"/>
    <w:rsid w:val="00812BCC"/>
    <w:rsid w:val="00814B79"/>
    <w:rsid w:val="00815DB9"/>
    <w:rsid w:val="00815DBE"/>
    <w:rsid w:val="00816D4D"/>
    <w:rsid w:val="00820547"/>
    <w:rsid w:val="00820A93"/>
    <w:rsid w:val="00820DB9"/>
    <w:rsid w:val="00821244"/>
    <w:rsid w:val="00821E83"/>
    <w:rsid w:val="00822D32"/>
    <w:rsid w:val="0082399C"/>
    <w:rsid w:val="00823F2B"/>
    <w:rsid w:val="00824447"/>
    <w:rsid w:val="00824E66"/>
    <w:rsid w:val="008268CE"/>
    <w:rsid w:val="008272C7"/>
    <w:rsid w:val="00827B92"/>
    <w:rsid w:val="00827E71"/>
    <w:rsid w:val="008314F0"/>
    <w:rsid w:val="00831B65"/>
    <w:rsid w:val="00831B9B"/>
    <w:rsid w:val="00833306"/>
    <w:rsid w:val="00834289"/>
    <w:rsid w:val="008344FA"/>
    <w:rsid w:val="00834AD1"/>
    <w:rsid w:val="008353F8"/>
    <w:rsid w:val="00835F19"/>
    <w:rsid w:val="0083730F"/>
    <w:rsid w:val="00837BD5"/>
    <w:rsid w:val="00837C1C"/>
    <w:rsid w:val="008411D4"/>
    <w:rsid w:val="00841C87"/>
    <w:rsid w:val="0084302F"/>
    <w:rsid w:val="00843911"/>
    <w:rsid w:val="00843BD9"/>
    <w:rsid w:val="008442AE"/>
    <w:rsid w:val="00844BBD"/>
    <w:rsid w:val="00846BBE"/>
    <w:rsid w:val="0084742D"/>
    <w:rsid w:val="00847D0A"/>
    <w:rsid w:val="0085047F"/>
    <w:rsid w:val="0085133A"/>
    <w:rsid w:val="008525F5"/>
    <w:rsid w:val="00852649"/>
    <w:rsid w:val="00852C45"/>
    <w:rsid w:val="008531D2"/>
    <w:rsid w:val="008536CA"/>
    <w:rsid w:val="008541BD"/>
    <w:rsid w:val="00855C29"/>
    <w:rsid w:val="0085738A"/>
    <w:rsid w:val="00860963"/>
    <w:rsid w:val="008610FC"/>
    <w:rsid w:val="008612FA"/>
    <w:rsid w:val="00862FD2"/>
    <w:rsid w:val="00864BF3"/>
    <w:rsid w:val="00865033"/>
    <w:rsid w:val="0086539A"/>
    <w:rsid w:val="00865FF5"/>
    <w:rsid w:val="008663F0"/>
    <w:rsid w:val="00866455"/>
    <w:rsid w:val="00866DCC"/>
    <w:rsid w:val="008670AB"/>
    <w:rsid w:val="00867139"/>
    <w:rsid w:val="0086716D"/>
    <w:rsid w:val="0087443D"/>
    <w:rsid w:val="00874C3A"/>
    <w:rsid w:val="00874FFC"/>
    <w:rsid w:val="008768CA"/>
    <w:rsid w:val="00877F26"/>
    <w:rsid w:val="00880559"/>
    <w:rsid w:val="00880AF8"/>
    <w:rsid w:val="0088160B"/>
    <w:rsid w:val="00881655"/>
    <w:rsid w:val="00881B80"/>
    <w:rsid w:val="00883564"/>
    <w:rsid w:val="008837FD"/>
    <w:rsid w:val="008840FF"/>
    <w:rsid w:val="00884944"/>
    <w:rsid w:val="00884B9E"/>
    <w:rsid w:val="00885950"/>
    <w:rsid w:val="00886976"/>
    <w:rsid w:val="00886E81"/>
    <w:rsid w:val="00886F47"/>
    <w:rsid w:val="008902B9"/>
    <w:rsid w:val="00890EED"/>
    <w:rsid w:val="00891679"/>
    <w:rsid w:val="008945D9"/>
    <w:rsid w:val="00894C4C"/>
    <w:rsid w:val="00895C2F"/>
    <w:rsid w:val="00897194"/>
    <w:rsid w:val="0089745C"/>
    <w:rsid w:val="00897657"/>
    <w:rsid w:val="008A11FC"/>
    <w:rsid w:val="008A1F7A"/>
    <w:rsid w:val="008A264E"/>
    <w:rsid w:val="008A59F5"/>
    <w:rsid w:val="008A5FEF"/>
    <w:rsid w:val="008A6B5E"/>
    <w:rsid w:val="008A6FC4"/>
    <w:rsid w:val="008A73CC"/>
    <w:rsid w:val="008A7413"/>
    <w:rsid w:val="008B0412"/>
    <w:rsid w:val="008B0648"/>
    <w:rsid w:val="008B0835"/>
    <w:rsid w:val="008B0DCB"/>
    <w:rsid w:val="008B1BD6"/>
    <w:rsid w:val="008B2259"/>
    <w:rsid w:val="008B31F0"/>
    <w:rsid w:val="008B36A2"/>
    <w:rsid w:val="008B46AA"/>
    <w:rsid w:val="008B57BF"/>
    <w:rsid w:val="008B5A23"/>
    <w:rsid w:val="008B5C94"/>
    <w:rsid w:val="008B7A6D"/>
    <w:rsid w:val="008C1D10"/>
    <w:rsid w:val="008C2FDD"/>
    <w:rsid w:val="008C3142"/>
    <w:rsid w:val="008C3221"/>
    <w:rsid w:val="008C3C76"/>
    <w:rsid w:val="008C4112"/>
    <w:rsid w:val="008C567C"/>
    <w:rsid w:val="008C6E36"/>
    <w:rsid w:val="008C74ED"/>
    <w:rsid w:val="008D146B"/>
    <w:rsid w:val="008D16CB"/>
    <w:rsid w:val="008D264B"/>
    <w:rsid w:val="008D2B42"/>
    <w:rsid w:val="008D4234"/>
    <w:rsid w:val="008D46A3"/>
    <w:rsid w:val="008D5DF3"/>
    <w:rsid w:val="008D6A4F"/>
    <w:rsid w:val="008D6BD7"/>
    <w:rsid w:val="008D7B95"/>
    <w:rsid w:val="008D7E62"/>
    <w:rsid w:val="008E05C3"/>
    <w:rsid w:val="008E0843"/>
    <w:rsid w:val="008E0E2A"/>
    <w:rsid w:val="008E1DEF"/>
    <w:rsid w:val="008E3509"/>
    <w:rsid w:val="008E361B"/>
    <w:rsid w:val="008E4342"/>
    <w:rsid w:val="008E54CA"/>
    <w:rsid w:val="008F007B"/>
    <w:rsid w:val="008F01CC"/>
    <w:rsid w:val="008F0251"/>
    <w:rsid w:val="008F03F8"/>
    <w:rsid w:val="008F19F9"/>
    <w:rsid w:val="008F32DB"/>
    <w:rsid w:val="008F48CF"/>
    <w:rsid w:val="008F57C0"/>
    <w:rsid w:val="008F6CF1"/>
    <w:rsid w:val="008F7587"/>
    <w:rsid w:val="00900F25"/>
    <w:rsid w:val="009026F6"/>
    <w:rsid w:val="0090271F"/>
    <w:rsid w:val="009057EE"/>
    <w:rsid w:val="00905EB4"/>
    <w:rsid w:val="009073A7"/>
    <w:rsid w:val="009077CA"/>
    <w:rsid w:val="00911615"/>
    <w:rsid w:val="009121FD"/>
    <w:rsid w:val="00912EEF"/>
    <w:rsid w:val="00914212"/>
    <w:rsid w:val="009158B3"/>
    <w:rsid w:val="009167F5"/>
    <w:rsid w:val="0091687F"/>
    <w:rsid w:val="0091697C"/>
    <w:rsid w:val="00916B4F"/>
    <w:rsid w:val="009174E3"/>
    <w:rsid w:val="009175D3"/>
    <w:rsid w:val="00920117"/>
    <w:rsid w:val="00920D21"/>
    <w:rsid w:val="0092291C"/>
    <w:rsid w:val="00922A02"/>
    <w:rsid w:val="009234AF"/>
    <w:rsid w:val="009236FB"/>
    <w:rsid w:val="00924E12"/>
    <w:rsid w:val="009264DD"/>
    <w:rsid w:val="00926A7C"/>
    <w:rsid w:val="00926D86"/>
    <w:rsid w:val="0093063C"/>
    <w:rsid w:val="00931061"/>
    <w:rsid w:val="009312D2"/>
    <w:rsid w:val="00933DF8"/>
    <w:rsid w:val="00933E02"/>
    <w:rsid w:val="00934042"/>
    <w:rsid w:val="0093444E"/>
    <w:rsid w:val="00934FB0"/>
    <w:rsid w:val="009359C1"/>
    <w:rsid w:val="009368F7"/>
    <w:rsid w:val="00937E12"/>
    <w:rsid w:val="00941595"/>
    <w:rsid w:val="00941A10"/>
    <w:rsid w:val="00942EC2"/>
    <w:rsid w:val="00942FDF"/>
    <w:rsid w:val="00943FA2"/>
    <w:rsid w:val="00944A41"/>
    <w:rsid w:val="00945BB5"/>
    <w:rsid w:val="009474DD"/>
    <w:rsid w:val="00951381"/>
    <w:rsid w:val="0095190D"/>
    <w:rsid w:val="009544F0"/>
    <w:rsid w:val="00954CCD"/>
    <w:rsid w:val="009565DF"/>
    <w:rsid w:val="00956878"/>
    <w:rsid w:val="00960C22"/>
    <w:rsid w:val="00961B32"/>
    <w:rsid w:val="0096225D"/>
    <w:rsid w:val="009664FF"/>
    <w:rsid w:val="00967543"/>
    <w:rsid w:val="0097004A"/>
    <w:rsid w:val="0097136F"/>
    <w:rsid w:val="00972DE9"/>
    <w:rsid w:val="00973A88"/>
    <w:rsid w:val="00974BB0"/>
    <w:rsid w:val="00974D9E"/>
    <w:rsid w:val="00974F64"/>
    <w:rsid w:val="00975A75"/>
    <w:rsid w:val="00977040"/>
    <w:rsid w:val="0097790E"/>
    <w:rsid w:val="009802BA"/>
    <w:rsid w:val="00980D60"/>
    <w:rsid w:val="00980F82"/>
    <w:rsid w:val="00983994"/>
    <w:rsid w:val="00984B64"/>
    <w:rsid w:val="009857D6"/>
    <w:rsid w:val="00985A20"/>
    <w:rsid w:val="00985AE8"/>
    <w:rsid w:val="00990778"/>
    <w:rsid w:val="0099116A"/>
    <w:rsid w:val="009916F5"/>
    <w:rsid w:val="00991D6A"/>
    <w:rsid w:val="00992AF2"/>
    <w:rsid w:val="00995212"/>
    <w:rsid w:val="009952D9"/>
    <w:rsid w:val="009957D3"/>
    <w:rsid w:val="00995800"/>
    <w:rsid w:val="00997F3F"/>
    <w:rsid w:val="009A2E50"/>
    <w:rsid w:val="009A3B8C"/>
    <w:rsid w:val="009A3DD8"/>
    <w:rsid w:val="009A4250"/>
    <w:rsid w:val="009A4864"/>
    <w:rsid w:val="009B04B1"/>
    <w:rsid w:val="009B07CD"/>
    <w:rsid w:val="009B22B8"/>
    <w:rsid w:val="009B3579"/>
    <w:rsid w:val="009B6A03"/>
    <w:rsid w:val="009B76A6"/>
    <w:rsid w:val="009C0424"/>
    <w:rsid w:val="009C083A"/>
    <w:rsid w:val="009C0FC4"/>
    <w:rsid w:val="009C1459"/>
    <w:rsid w:val="009C229E"/>
    <w:rsid w:val="009C26A2"/>
    <w:rsid w:val="009C2FF3"/>
    <w:rsid w:val="009C3AFC"/>
    <w:rsid w:val="009C552E"/>
    <w:rsid w:val="009C58D2"/>
    <w:rsid w:val="009C5EE1"/>
    <w:rsid w:val="009C6446"/>
    <w:rsid w:val="009C6B5B"/>
    <w:rsid w:val="009C71B9"/>
    <w:rsid w:val="009C7434"/>
    <w:rsid w:val="009D00E7"/>
    <w:rsid w:val="009D061F"/>
    <w:rsid w:val="009D0CF7"/>
    <w:rsid w:val="009D148B"/>
    <w:rsid w:val="009D1C31"/>
    <w:rsid w:val="009D2CFC"/>
    <w:rsid w:val="009D31A7"/>
    <w:rsid w:val="009D3482"/>
    <w:rsid w:val="009D3E41"/>
    <w:rsid w:val="009D430B"/>
    <w:rsid w:val="009D547F"/>
    <w:rsid w:val="009D58F6"/>
    <w:rsid w:val="009D6FE5"/>
    <w:rsid w:val="009E0CE1"/>
    <w:rsid w:val="009E215A"/>
    <w:rsid w:val="009E2E27"/>
    <w:rsid w:val="009E360B"/>
    <w:rsid w:val="009E4FCB"/>
    <w:rsid w:val="009E6120"/>
    <w:rsid w:val="009E71C1"/>
    <w:rsid w:val="009E7A4D"/>
    <w:rsid w:val="009E7CAB"/>
    <w:rsid w:val="009F0F95"/>
    <w:rsid w:val="009F1CA2"/>
    <w:rsid w:val="009F1EE5"/>
    <w:rsid w:val="009F2266"/>
    <w:rsid w:val="009F2DA3"/>
    <w:rsid w:val="009F3991"/>
    <w:rsid w:val="009F3B17"/>
    <w:rsid w:val="009F4ED6"/>
    <w:rsid w:val="009F5AA2"/>
    <w:rsid w:val="009F62EC"/>
    <w:rsid w:val="009F6A33"/>
    <w:rsid w:val="009F6E12"/>
    <w:rsid w:val="009F7754"/>
    <w:rsid w:val="009F7A26"/>
    <w:rsid w:val="00A00A04"/>
    <w:rsid w:val="00A01352"/>
    <w:rsid w:val="00A01E2E"/>
    <w:rsid w:val="00A0254A"/>
    <w:rsid w:val="00A03F3D"/>
    <w:rsid w:val="00A04540"/>
    <w:rsid w:val="00A04827"/>
    <w:rsid w:val="00A0549B"/>
    <w:rsid w:val="00A06A73"/>
    <w:rsid w:val="00A0708A"/>
    <w:rsid w:val="00A10F02"/>
    <w:rsid w:val="00A122CF"/>
    <w:rsid w:val="00A134E0"/>
    <w:rsid w:val="00A13F60"/>
    <w:rsid w:val="00A14B2B"/>
    <w:rsid w:val="00A14FCC"/>
    <w:rsid w:val="00A209DD"/>
    <w:rsid w:val="00A21568"/>
    <w:rsid w:val="00A21CCF"/>
    <w:rsid w:val="00A22BEA"/>
    <w:rsid w:val="00A22D96"/>
    <w:rsid w:val="00A237D5"/>
    <w:rsid w:val="00A258E1"/>
    <w:rsid w:val="00A26442"/>
    <w:rsid w:val="00A30247"/>
    <w:rsid w:val="00A30DA3"/>
    <w:rsid w:val="00A325B1"/>
    <w:rsid w:val="00A33956"/>
    <w:rsid w:val="00A3399F"/>
    <w:rsid w:val="00A34058"/>
    <w:rsid w:val="00A34D24"/>
    <w:rsid w:val="00A34E98"/>
    <w:rsid w:val="00A354E8"/>
    <w:rsid w:val="00A35556"/>
    <w:rsid w:val="00A3627C"/>
    <w:rsid w:val="00A369AA"/>
    <w:rsid w:val="00A36BCE"/>
    <w:rsid w:val="00A40812"/>
    <w:rsid w:val="00A41AF6"/>
    <w:rsid w:val="00A428EC"/>
    <w:rsid w:val="00A43498"/>
    <w:rsid w:val="00A43EF3"/>
    <w:rsid w:val="00A445A5"/>
    <w:rsid w:val="00A44E33"/>
    <w:rsid w:val="00A45692"/>
    <w:rsid w:val="00A45FE2"/>
    <w:rsid w:val="00A46022"/>
    <w:rsid w:val="00A465A9"/>
    <w:rsid w:val="00A46C3D"/>
    <w:rsid w:val="00A46DA1"/>
    <w:rsid w:val="00A470B4"/>
    <w:rsid w:val="00A47851"/>
    <w:rsid w:val="00A5010F"/>
    <w:rsid w:val="00A51764"/>
    <w:rsid w:val="00A51BEE"/>
    <w:rsid w:val="00A5224A"/>
    <w:rsid w:val="00A5239F"/>
    <w:rsid w:val="00A52411"/>
    <w:rsid w:val="00A52A31"/>
    <w:rsid w:val="00A53724"/>
    <w:rsid w:val="00A53D4C"/>
    <w:rsid w:val="00A54143"/>
    <w:rsid w:val="00A54AC7"/>
    <w:rsid w:val="00A558DF"/>
    <w:rsid w:val="00A559EF"/>
    <w:rsid w:val="00A5684F"/>
    <w:rsid w:val="00A575A8"/>
    <w:rsid w:val="00A57AB0"/>
    <w:rsid w:val="00A61056"/>
    <w:rsid w:val="00A6230F"/>
    <w:rsid w:val="00A62753"/>
    <w:rsid w:val="00A630CF"/>
    <w:rsid w:val="00A63210"/>
    <w:rsid w:val="00A632BB"/>
    <w:rsid w:val="00A644B9"/>
    <w:rsid w:val="00A647C2"/>
    <w:rsid w:val="00A64E80"/>
    <w:rsid w:val="00A6741E"/>
    <w:rsid w:val="00A70614"/>
    <w:rsid w:val="00A70BEF"/>
    <w:rsid w:val="00A7177C"/>
    <w:rsid w:val="00A719F7"/>
    <w:rsid w:val="00A729AA"/>
    <w:rsid w:val="00A73D42"/>
    <w:rsid w:val="00A7565B"/>
    <w:rsid w:val="00A76AB2"/>
    <w:rsid w:val="00A76B38"/>
    <w:rsid w:val="00A81231"/>
    <w:rsid w:val="00A82346"/>
    <w:rsid w:val="00A83D72"/>
    <w:rsid w:val="00A8485E"/>
    <w:rsid w:val="00A8756D"/>
    <w:rsid w:val="00A87997"/>
    <w:rsid w:val="00A90320"/>
    <w:rsid w:val="00A91160"/>
    <w:rsid w:val="00A92A9A"/>
    <w:rsid w:val="00A93564"/>
    <w:rsid w:val="00A94C11"/>
    <w:rsid w:val="00A94D9C"/>
    <w:rsid w:val="00A94F29"/>
    <w:rsid w:val="00A96290"/>
    <w:rsid w:val="00A9671C"/>
    <w:rsid w:val="00A973D8"/>
    <w:rsid w:val="00AA13E2"/>
    <w:rsid w:val="00AA31D3"/>
    <w:rsid w:val="00AA4F35"/>
    <w:rsid w:val="00AA5E39"/>
    <w:rsid w:val="00AA5E98"/>
    <w:rsid w:val="00AA6A2E"/>
    <w:rsid w:val="00AA6CB2"/>
    <w:rsid w:val="00AB0CC9"/>
    <w:rsid w:val="00AB21D9"/>
    <w:rsid w:val="00AB47F5"/>
    <w:rsid w:val="00AB5157"/>
    <w:rsid w:val="00AB55AC"/>
    <w:rsid w:val="00AB6BCE"/>
    <w:rsid w:val="00AB6C35"/>
    <w:rsid w:val="00AC0727"/>
    <w:rsid w:val="00AC178C"/>
    <w:rsid w:val="00AC1FA8"/>
    <w:rsid w:val="00AC43D6"/>
    <w:rsid w:val="00AC47DF"/>
    <w:rsid w:val="00AC4BFF"/>
    <w:rsid w:val="00AC4E29"/>
    <w:rsid w:val="00AC7061"/>
    <w:rsid w:val="00AC790E"/>
    <w:rsid w:val="00AD0ACD"/>
    <w:rsid w:val="00AD0C66"/>
    <w:rsid w:val="00AD32A8"/>
    <w:rsid w:val="00AD42D4"/>
    <w:rsid w:val="00AD6A07"/>
    <w:rsid w:val="00AD7A4A"/>
    <w:rsid w:val="00AE040B"/>
    <w:rsid w:val="00AE0477"/>
    <w:rsid w:val="00AE1D17"/>
    <w:rsid w:val="00AE32AA"/>
    <w:rsid w:val="00AE3803"/>
    <w:rsid w:val="00AE3813"/>
    <w:rsid w:val="00AE5DE7"/>
    <w:rsid w:val="00AF2C78"/>
    <w:rsid w:val="00AF3271"/>
    <w:rsid w:val="00AF6366"/>
    <w:rsid w:val="00B00D9F"/>
    <w:rsid w:val="00B00FC1"/>
    <w:rsid w:val="00B01F23"/>
    <w:rsid w:val="00B02F83"/>
    <w:rsid w:val="00B03C80"/>
    <w:rsid w:val="00B04677"/>
    <w:rsid w:val="00B050C4"/>
    <w:rsid w:val="00B05FE9"/>
    <w:rsid w:val="00B060A7"/>
    <w:rsid w:val="00B06236"/>
    <w:rsid w:val="00B0675F"/>
    <w:rsid w:val="00B075FF"/>
    <w:rsid w:val="00B106C3"/>
    <w:rsid w:val="00B114D3"/>
    <w:rsid w:val="00B12712"/>
    <w:rsid w:val="00B12DB9"/>
    <w:rsid w:val="00B139DB"/>
    <w:rsid w:val="00B14104"/>
    <w:rsid w:val="00B14600"/>
    <w:rsid w:val="00B151BE"/>
    <w:rsid w:val="00B15382"/>
    <w:rsid w:val="00B15449"/>
    <w:rsid w:val="00B1576F"/>
    <w:rsid w:val="00B16BE9"/>
    <w:rsid w:val="00B16CCF"/>
    <w:rsid w:val="00B175ED"/>
    <w:rsid w:val="00B17C97"/>
    <w:rsid w:val="00B20769"/>
    <w:rsid w:val="00B21926"/>
    <w:rsid w:val="00B21FDB"/>
    <w:rsid w:val="00B22151"/>
    <w:rsid w:val="00B22242"/>
    <w:rsid w:val="00B22A1E"/>
    <w:rsid w:val="00B24615"/>
    <w:rsid w:val="00B25674"/>
    <w:rsid w:val="00B26B60"/>
    <w:rsid w:val="00B26BC7"/>
    <w:rsid w:val="00B31BBA"/>
    <w:rsid w:val="00B31C63"/>
    <w:rsid w:val="00B32B05"/>
    <w:rsid w:val="00B32BE8"/>
    <w:rsid w:val="00B33E84"/>
    <w:rsid w:val="00B35A7C"/>
    <w:rsid w:val="00B35D9B"/>
    <w:rsid w:val="00B3671D"/>
    <w:rsid w:val="00B36A57"/>
    <w:rsid w:val="00B36E5A"/>
    <w:rsid w:val="00B3718A"/>
    <w:rsid w:val="00B37D83"/>
    <w:rsid w:val="00B40041"/>
    <w:rsid w:val="00B403B3"/>
    <w:rsid w:val="00B40A88"/>
    <w:rsid w:val="00B4126F"/>
    <w:rsid w:val="00B419A4"/>
    <w:rsid w:val="00B41AA1"/>
    <w:rsid w:val="00B41E66"/>
    <w:rsid w:val="00B421F2"/>
    <w:rsid w:val="00B43973"/>
    <w:rsid w:val="00B43CA9"/>
    <w:rsid w:val="00B449FC"/>
    <w:rsid w:val="00B44DF0"/>
    <w:rsid w:val="00B452A0"/>
    <w:rsid w:val="00B45B76"/>
    <w:rsid w:val="00B45F9A"/>
    <w:rsid w:val="00B4629E"/>
    <w:rsid w:val="00B46C68"/>
    <w:rsid w:val="00B47844"/>
    <w:rsid w:val="00B47FD1"/>
    <w:rsid w:val="00B52126"/>
    <w:rsid w:val="00B528E2"/>
    <w:rsid w:val="00B52A7C"/>
    <w:rsid w:val="00B52ACC"/>
    <w:rsid w:val="00B53993"/>
    <w:rsid w:val="00B54573"/>
    <w:rsid w:val="00B55E03"/>
    <w:rsid w:val="00B575C9"/>
    <w:rsid w:val="00B60A75"/>
    <w:rsid w:val="00B60B38"/>
    <w:rsid w:val="00B60B5F"/>
    <w:rsid w:val="00B6113E"/>
    <w:rsid w:val="00B61D19"/>
    <w:rsid w:val="00B62C44"/>
    <w:rsid w:val="00B62D2E"/>
    <w:rsid w:val="00B643EA"/>
    <w:rsid w:val="00B65110"/>
    <w:rsid w:val="00B65870"/>
    <w:rsid w:val="00B65A33"/>
    <w:rsid w:val="00B65B28"/>
    <w:rsid w:val="00B661C0"/>
    <w:rsid w:val="00B661F7"/>
    <w:rsid w:val="00B724FB"/>
    <w:rsid w:val="00B729B9"/>
    <w:rsid w:val="00B729FF"/>
    <w:rsid w:val="00B74F92"/>
    <w:rsid w:val="00B75553"/>
    <w:rsid w:val="00B755FE"/>
    <w:rsid w:val="00B7710D"/>
    <w:rsid w:val="00B77D6F"/>
    <w:rsid w:val="00B81B05"/>
    <w:rsid w:val="00B81D2E"/>
    <w:rsid w:val="00B81F83"/>
    <w:rsid w:val="00B82643"/>
    <w:rsid w:val="00B84530"/>
    <w:rsid w:val="00B8461B"/>
    <w:rsid w:val="00B858DB"/>
    <w:rsid w:val="00B85923"/>
    <w:rsid w:val="00B87F93"/>
    <w:rsid w:val="00B903C2"/>
    <w:rsid w:val="00B9279F"/>
    <w:rsid w:val="00B92995"/>
    <w:rsid w:val="00B92CBD"/>
    <w:rsid w:val="00B93022"/>
    <w:rsid w:val="00B938E1"/>
    <w:rsid w:val="00B947A7"/>
    <w:rsid w:val="00B955C3"/>
    <w:rsid w:val="00B958F1"/>
    <w:rsid w:val="00B9597D"/>
    <w:rsid w:val="00B96369"/>
    <w:rsid w:val="00B96C01"/>
    <w:rsid w:val="00B96C7F"/>
    <w:rsid w:val="00B96C86"/>
    <w:rsid w:val="00B96E86"/>
    <w:rsid w:val="00B97B12"/>
    <w:rsid w:val="00BA0577"/>
    <w:rsid w:val="00BA1588"/>
    <w:rsid w:val="00BA247D"/>
    <w:rsid w:val="00BA3868"/>
    <w:rsid w:val="00BA3DDD"/>
    <w:rsid w:val="00BA4184"/>
    <w:rsid w:val="00BA66B7"/>
    <w:rsid w:val="00BA6CA4"/>
    <w:rsid w:val="00BB0B93"/>
    <w:rsid w:val="00BB148A"/>
    <w:rsid w:val="00BB17FC"/>
    <w:rsid w:val="00BB2E05"/>
    <w:rsid w:val="00BB3434"/>
    <w:rsid w:val="00BC371E"/>
    <w:rsid w:val="00BC3AAC"/>
    <w:rsid w:val="00BC4AB5"/>
    <w:rsid w:val="00BC4D65"/>
    <w:rsid w:val="00BC715C"/>
    <w:rsid w:val="00BC7197"/>
    <w:rsid w:val="00BC71AE"/>
    <w:rsid w:val="00BC7898"/>
    <w:rsid w:val="00BD09FD"/>
    <w:rsid w:val="00BD0A57"/>
    <w:rsid w:val="00BD0D87"/>
    <w:rsid w:val="00BD1D84"/>
    <w:rsid w:val="00BD1F32"/>
    <w:rsid w:val="00BD286F"/>
    <w:rsid w:val="00BD2DA5"/>
    <w:rsid w:val="00BD4267"/>
    <w:rsid w:val="00BD609F"/>
    <w:rsid w:val="00BD73F5"/>
    <w:rsid w:val="00BD7503"/>
    <w:rsid w:val="00BE0318"/>
    <w:rsid w:val="00BE031A"/>
    <w:rsid w:val="00BE074F"/>
    <w:rsid w:val="00BE4852"/>
    <w:rsid w:val="00BE49BF"/>
    <w:rsid w:val="00BE5542"/>
    <w:rsid w:val="00BE6180"/>
    <w:rsid w:val="00BE749D"/>
    <w:rsid w:val="00BF021E"/>
    <w:rsid w:val="00BF266E"/>
    <w:rsid w:val="00BF372D"/>
    <w:rsid w:val="00BF4D83"/>
    <w:rsid w:val="00BF6645"/>
    <w:rsid w:val="00BF711F"/>
    <w:rsid w:val="00BF7487"/>
    <w:rsid w:val="00BF774C"/>
    <w:rsid w:val="00BF780A"/>
    <w:rsid w:val="00BF7EF4"/>
    <w:rsid w:val="00C013D6"/>
    <w:rsid w:val="00C01810"/>
    <w:rsid w:val="00C01A70"/>
    <w:rsid w:val="00C02A59"/>
    <w:rsid w:val="00C03555"/>
    <w:rsid w:val="00C05A75"/>
    <w:rsid w:val="00C1041F"/>
    <w:rsid w:val="00C10CB9"/>
    <w:rsid w:val="00C10D87"/>
    <w:rsid w:val="00C12786"/>
    <w:rsid w:val="00C12B51"/>
    <w:rsid w:val="00C139A8"/>
    <w:rsid w:val="00C160F4"/>
    <w:rsid w:val="00C162C4"/>
    <w:rsid w:val="00C16CAB"/>
    <w:rsid w:val="00C17F2A"/>
    <w:rsid w:val="00C20286"/>
    <w:rsid w:val="00C23181"/>
    <w:rsid w:val="00C23E7E"/>
    <w:rsid w:val="00C2422B"/>
    <w:rsid w:val="00C24281"/>
    <w:rsid w:val="00C2462E"/>
    <w:rsid w:val="00C25F9F"/>
    <w:rsid w:val="00C26223"/>
    <w:rsid w:val="00C26862"/>
    <w:rsid w:val="00C31508"/>
    <w:rsid w:val="00C31AA4"/>
    <w:rsid w:val="00C32C66"/>
    <w:rsid w:val="00C33045"/>
    <w:rsid w:val="00C33079"/>
    <w:rsid w:val="00C33BE9"/>
    <w:rsid w:val="00C34A3D"/>
    <w:rsid w:val="00C34E2D"/>
    <w:rsid w:val="00C35D64"/>
    <w:rsid w:val="00C360C0"/>
    <w:rsid w:val="00C378B6"/>
    <w:rsid w:val="00C40346"/>
    <w:rsid w:val="00C433EE"/>
    <w:rsid w:val="00C43548"/>
    <w:rsid w:val="00C436A9"/>
    <w:rsid w:val="00C437CD"/>
    <w:rsid w:val="00C46CA0"/>
    <w:rsid w:val="00C46F19"/>
    <w:rsid w:val="00C46F87"/>
    <w:rsid w:val="00C5009E"/>
    <w:rsid w:val="00C50588"/>
    <w:rsid w:val="00C505FD"/>
    <w:rsid w:val="00C522DE"/>
    <w:rsid w:val="00C523F4"/>
    <w:rsid w:val="00C52834"/>
    <w:rsid w:val="00C535BB"/>
    <w:rsid w:val="00C53AC7"/>
    <w:rsid w:val="00C551D1"/>
    <w:rsid w:val="00C57DCA"/>
    <w:rsid w:val="00C608C8"/>
    <w:rsid w:val="00C60C7F"/>
    <w:rsid w:val="00C60F8F"/>
    <w:rsid w:val="00C6109A"/>
    <w:rsid w:val="00C61D19"/>
    <w:rsid w:val="00C659DA"/>
    <w:rsid w:val="00C6703B"/>
    <w:rsid w:val="00C67681"/>
    <w:rsid w:val="00C67945"/>
    <w:rsid w:val="00C67C27"/>
    <w:rsid w:val="00C67C94"/>
    <w:rsid w:val="00C70261"/>
    <w:rsid w:val="00C70926"/>
    <w:rsid w:val="00C70F82"/>
    <w:rsid w:val="00C72066"/>
    <w:rsid w:val="00C720DE"/>
    <w:rsid w:val="00C7260D"/>
    <w:rsid w:val="00C737CC"/>
    <w:rsid w:val="00C74085"/>
    <w:rsid w:val="00C77A04"/>
    <w:rsid w:val="00C828B8"/>
    <w:rsid w:val="00C83A13"/>
    <w:rsid w:val="00C842AA"/>
    <w:rsid w:val="00C849E3"/>
    <w:rsid w:val="00C84A44"/>
    <w:rsid w:val="00C85073"/>
    <w:rsid w:val="00C85185"/>
    <w:rsid w:val="00C852B7"/>
    <w:rsid w:val="00C85A1F"/>
    <w:rsid w:val="00C85D63"/>
    <w:rsid w:val="00C86B8D"/>
    <w:rsid w:val="00C86CEC"/>
    <w:rsid w:val="00C87721"/>
    <w:rsid w:val="00C905FB"/>
    <w:rsid w:val="00C90811"/>
    <w:rsid w:val="00C90ADF"/>
    <w:rsid w:val="00C912CC"/>
    <w:rsid w:val="00C91888"/>
    <w:rsid w:val="00C91D07"/>
    <w:rsid w:val="00C92312"/>
    <w:rsid w:val="00C923CA"/>
    <w:rsid w:val="00C9322B"/>
    <w:rsid w:val="00C9334C"/>
    <w:rsid w:val="00C9455D"/>
    <w:rsid w:val="00C94697"/>
    <w:rsid w:val="00C94B6D"/>
    <w:rsid w:val="00C95956"/>
    <w:rsid w:val="00C960F6"/>
    <w:rsid w:val="00C96428"/>
    <w:rsid w:val="00C96514"/>
    <w:rsid w:val="00C97C59"/>
    <w:rsid w:val="00C97E02"/>
    <w:rsid w:val="00CA1D01"/>
    <w:rsid w:val="00CA1D71"/>
    <w:rsid w:val="00CA3490"/>
    <w:rsid w:val="00CA38D9"/>
    <w:rsid w:val="00CA3D0C"/>
    <w:rsid w:val="00CA496C"/>
    <w:rsid w:val="00CA4D8F"/>
    <w:rsid w:val="00CA5EBA"/>
    <w:rsid w:val="00CA7F1B"/>
    <w:rsid w:val="00CB04EA"/>
    <w:rsid w:val="00CB1FE9"/>
    <w:rsid w:val="00CB2E74"/>
    <w:rsid w:val="00CB357D"/>
    <w:rsid w:val="00CB4FB2"/>
    <w:rsid w:val="00CB5563"/>
    <w:rsid w:val="00CB69BA"/>
    <w:rsid w:val="00CB6BBF"/>
    <w:rsid w:val="00CB6C43"/>
    <w:rsid w:val="00CB7E17"/>
    <w:rsid w:val="00CC0714"/>
    <w:rsid w:val="00CC0E2E"/>
    <w:rsid w:val="00CC1DF7"/>
    <w:rsid w:val="00CC1E29"/>
    <w:rsid w:val="00CC29CE"/>
    <w:rsid w:val="00CC2F45"/>
    <w:rsid w:val="00CC4802"/>
    <w:rsid w:val="00CC559E"/>
    <w:rsid w:val="00CC7E1E"/>
    <w:rsid w:val="00CD1947"/>
    <w:rsid w:val="00CD2747"/>
    <w:rsid w:val="00CD2F7B"/>
    <w:rsid w:val="00CD3CC5"/>
    <w:rsid w:val="00CD4C7B"/>
    <w:rsid w:val="00CD4D94"/>
    <w:rsid w:val="00CD55CC"/>
    <w:rsid w:val="00CD5EA7"/>
    <w:rsid w:val="00CD6631"/>
    <w:rsid w:val="00CD696A"/>
    <w:rsid w:val="00CD7510"/>
    <w:rsid w:val="00CD7A75"/>
    <w:rsid w:val="00CE0128"/>
    <w:rsid w:val="00CE0A31"/>
    <w:rsid w:val="00CE1755"/>
    <w:rsid w:val="00CE2547"/>
    <w:rsid w:val="00CE2626"/>
    <w:rsid w:val="00CE3443"/>
    <w:rsid w:val="00CE44ED"/>
    <w:rsid w:val="00CE4AA6"/>
    <w:rsid w:val="00CE58A8"/>
    <w:rsid w:val="00CE58BD"/>
    <w:rsid w:val="00CE60F8"/>
    <w:rsid w:val="00CE6BBF"/>
    <w:rsid w:val="00CE6C7A"/>
    <w:rsid w:val="00CE742F"/>
    <w:rsid w:val="00CF05A0"/>
    <w:rsid w:val="00CF0BB6"/>
    <w:rsid w:val="00CF10AC"/>
    <w:rsid w:val="00CF14BD"/>
    <w:rsid w:val="00CF18E5"/>
    <w:rsid w:val="00CF28EB"/>
    <w:rsid w:val="00CF4274"/>
    <w:rsid w:val="00CF43F8"/>
    <w:rsid w:val="00CF4483"/>
    <w:rsid w:val="00CF4C3B"/>
    <w:rsid w:val="00D00478"/>
    <w:rsid w:val="00D0150E"/>
    <w:rsid w:val="00D01ECA"/>
    <w:rsid w:val="00D024ED"/>
    <w:rsid w:val="00D03D4A"/>
    <w:rsid w:val="00D049AA"/>
    <w:rsid w:val="00D10951"/>
    <w:rsid w:val="00D1211F"/>
    <w:rsid w:val="00D125ED"/>
    <w:rsid w:val="00D13E63"/>
    <w:rsid w:val="00D1473D"/>
    <w:rsid w:val="00D15120"/>
    <w:rsid w:val="00D16C71"/>
    <w:rsid w:val="00D1717A"/>
    <w:rsid w:val="00D17BDD"/>
    <w:rsid w:val="00D203BA"/>
    <w:rsid w:val="00D20564"/>
    <w:rsid w:val="00D22DCD"/>
    <w:rsid w:val="00D23287"/>
    <w:rsid w:val="00D24BEF"/>
    <w:rsid w:val="00D26251"/>
    <w:rsid w:val="00D26C7D"/>
    <w:rsid w:val="00D271F9"/>
    <w:rsid w:val="00D30BCB"/>
    <w:rsid w:val="00D30C3E"/>
    <w:rsid w:val="00D31CB8"/>
    <w:rsid w:val="00D338A9"/>
    <w:rsid w:val="00D340DA"/>
    <w:rsid w:val="00D35917"/>
    <w:rsid w:val="00D3665B"/>
    <w:rsid w:val="00D37F9D"/>
    <w:rsid w:val="00D41DCB"/>
    <w:rsid w:val="00D4261E"/>
    <w:rsid w:val="00D4296C"/>
    <w:rsid w:val="00D43360"/>
    <w:rsid w:val="00D4467B"/>
    <w:rsid w:val="00D45204"/>
    <w:rsid w:val="00D45BBC"/>
    <w:rsid w:val="00D46427"/>
    <w:rsid w:val="00D47508"/>
    <w:rsid w:val="00D47558"/>
    <w:rsid w:val="00D50815"/>
    <w:rsid w:val="00D51CA1"/>
    <w:rsid w:val="00D52838"/>
    <w:rsid w:val="00D52DDE"/>
    <w:rsid w:val="00D53C38"/>
    <w:rsid w:val="00D545A2"/>
    <w:rsid w:val="00D55064"/>
    <w:rsid w:val="00D55A85"/>
    <w:rsid w:val="00D5750D"/>
    <w:rsid w:val="00D625F0"/>
    <w:rsid w:val="00D62B90"/>
    <w:rsid w:val="00D63CA2"/>
    <w:rsid w:val="00D64C40"/>
    <w:rsid w:val="00D6547E"/>
    <w:rsid w:val="00D6571F"/>
    <w:rsid w:val="00D66142"/>
    <w:rsid w:val="00D666BF"/>
    <w:rsid w:val="00D67F22"/>
    <w:rsid w:val="00D706CA"/>
    <w:rsid w:val="00D70829"/>
    <w:rsid w:val="00D70CC2"/>
    <w:rsid w:val="00D738D6"/>
    <w:rsid w:val="00D75C57"/>
    <w:rsid w:val="00D766E4"/>
    <w:rsid w:val="00D7766E"/>
    <w:rsid w:val="00D77A8E"/>
    <w:rsid w:val="00D8059B"/>
    <w:rsid w:val="00D80795"/>
    <w:rsid w:val="00D8239F"/>
    <w:rsid w:val="00D83270"/>
    <w:rsid w:val="00D83A6B"/>
    <w:rsid w:val="00D83D04"/>
    <w:rsid w:val="00D84873"/>
    <w:rsid w:val="00D84A92"/>
    <w:rsid w:val="00D8698E"/>
    <w:rsid w:val="00D87E00"/>
    <w:rsid w:val="00D9134D"/>
    <w:rsid w:val="00D919D2"/>
    <w:rsid w:val="00D919E9"/>
    <w:rsid w:val="00D93277"/>
    <w:rsid w:val="00D93803"/>
    <w:rsid w:val="00D93A56"/>
    <w:rsid w:val="00D9422A"/>
    <w:rsid w:val="00D94F9F"/>
    <w:rsid w:val="00D95CF9"/>
    <w:rsid w:val="00D96D11"/>
    <w:rsid w:val="00D97355"/>
    <w:rsid w:val="00D97702"/>
    <w:rsid w:val="00DA181B"/>
    <w:rsid w:val="00DA21AE"/>
    <w:rsid w:val="00DA2635"/>
    <w:rsid w:val="00DA2BE5"/>
    <w:rsid w:val="00DA2D91"/>
    <w:rsid w:val="00DA2E1E"/>
    <w:rsid w:val="00DA2E3B"/>
    <w:rsid w:val="00DA3EDB"/>
    <w:rsid w:val="00DA6E06"/>
    <w:rsid w:val="00DA7A03"/>
    <w:rsid w:val="00DA7A1B"/>
    <w:rsid w:val="00DB1147"/>
    <w:rsid w:val="00DB1818"/>
    <w:rsid w:val="00DB1F57"/>
    <w:rsid w:val="00DB350F"/>
    <w:rsid w:val="00DB3558"/>
    <w:rsid w:val="00DB5C8B"/>
    <w:rsid w:val="00DB5EAD"/>
    <w:rsid w:val="00DB6CDF"/>
    <w:rsid w:val="00DB7FE1"/>
    <w:rsid w:val="00DC015E"/>
    <w:rsid w:val="00DC03D7"/>
    <w:rsid w:val="00DC1D94"/>
    <w:rsid w:val="00DC309B"/>
    <w:rsid w:val="00DC373B"/>
    <w:rsid w:val="00DC3BE5"/>
    <w:rsid w:val="00DC3DC6"/>
    <w:rsid w:val="00DC4091"/>
    <w:rsid w:val="00DC4DA2"/>
    <w:rsid w:val="00DC4F85"/>
    <w:rsid w:val="00DC58BA"/>
    <w:rsid w:val="00DD03A7"/>
    <w:rsid w:val="00DD137F"/>
    <w:rsid w:val="00DD22FC"/>
    <w:rsid w:val="00DD294F"/>
    <w:rsid w:val="00DD3E32"/>
    <w:rsid w:val="00DD550D"/>
    <w:rsid w:val="00DD650B"/>
    <w:rsid w:val="00DD6FA8"/>
    <w:rsid w:val="00DD7315"/>
    <w:rsid w:val="00DE0672"/>
    <w:rsid w:val="00DE3E1C"/>
    <w:rsid w:val="00DE4152"/>
    <w:rsid w:val="00DE41C2"/>
    <w:rsid w:val="00DE6E83"/>
    <w:rsid w:val="00DE7123"/>
    <w:rsid w:val="00DE7607"/>
    <w:rsid w:val="00DF2302"/>
    <w:rsid w:val="00DF2A8F"/>
    <w:rsid w:val="00DF2AE2"/>
    <w:rsid w:val="00DF416E"/>
    <w:rsid w:val="00DF59E1"/>
    <w:rsid w:val="00DF6A0F"/>
    <w:rsid w:val="00DF6DDF"/>
    <w:rsid w:val="00DF739E"/>
    <w:rsid w:val="00DF739F"/>
    <w:rsid w:val="00E001D3"/>
    <w:rsid w:val="00E0101E"/>
    <w:rsid w:val="00E023FD"/>
    <w:rsid w:val="00E023FE"/>
    <w:rsid w:val="00E02962"/>
    <w:rsid w:val="00E03478"/>
    <w:rsid w:val="00E03893"/>
    <w:rsid w:val="00E04DC8"/>
    <w:rsid w:val="00E05125"/>
    <w:rsid w:val="00E071FD"/>
    <w:rsid w:val="00E100A1"/>
    <w:rsid w:val="00E10401"/>
    <w:rsid w:val="00E1056A"/>
    <w:rsid w:val="00E10CBF"/>
    <w:rsid w:val="00E1182C"/>
    <w:rsid w:val="00E13751"/>
    <w:rsid w:val="00E1386F"/>
    <w:rsid w:val="00E13A97"/>
    <w:rsid w:val="00E13C23"/>
    <w:rsid w:val="00E14095"/>
    <w:rsid w:val="00E1575F"/>
    <w:rsid w:val="00E15AB1"/>
    <w:rsid w:val="00E15EBD"/>
    <w:rsid w:val="00E16739"/>
    <w:rsid w:val="00E168B0"/>
    <w:rsid w:val="00E16FAF"/>
    <w:rsid w:val="00E20289"/>
    <w:rsid w:val="00E20C23"/>
    <w:rsid w:val="00E210C5"/>
    <w:rsid w:val="00E21286"/>
    <w:rsid w:val="00E21EE4"/>
    <w:rsid w:val="00E223B2"/>
    <w:rsid w:val="00E24570"/>
    <w:rsid w:val="00E245FD"/>
    <w:rsid w:val="00E24856"/>
    <w:rsid w:val="00E26B60"/>
    <w:rsid w:val="00E275A4"/>
    <w:rsid w:val="00E30792"/>
    <w:rsid w:val="00E32CAB"/>
    <w:rsid w:val="00E33458"/>
    <w:rsid w:val="00E337B9"/>
    <w:rsid w:val="00E33D6B"/>
    <w:rsid w:val="00E341EC"/>
    <w:rsid w:val="00E35D0F"/>
    <w:rsid w:val="00E40305"/>
    <w:rsid w:val="00E4045F"/>
    <w:rsid w:val="00E40AF9"/>
    <w:rsid w:val="00E4112C"/>
    <w:rsid w:val="00E412D9"/>
    <w:rsid w:val="00E4144B"/>
    <w:rsid w:val="00E41B6E"/>
    <w:rsid w:val="00E42A11"/>
    <w:rsid w:val="00E4440B"/>
    <w:rsid w:val="00E44909"/>
    <w:rsid w:val="00E450A1"/>
    <w:rsid w:val="00E453DE"/>
    <w:rsid w:val="00E454C7"/>
    <w:rsid w:val="00E45722"/>
    <w:rsid w:val="00E459F3"/>
    <w:rsid w:val="00E45A11"/>
    <w:rsid w:val="00E46A3B"/>
    <w:rsid w:val="00E4756B"/>
    <w:rsid w:val="00E5122E"/>
    <w:rsid w:val="00E53962"/>
    <w:rsid w:val="00E5474E"/>
    <w:rsid w:val="00E54AC5"/>
    <w:rsid w:val="00E57351"/>
    <w:rsid w:val="00E5746D"/>
    <w:rsid w:val="00E60E0E"/>
    <w:rsid w:val="00E6140C"/>
    <w:rsid w:val="00E622D3"/>
    <w:rsid w:val="00E62835"/>
    <w:rsid w:val="00E63184"/>
    <w:rsid w:val="00E6352F"/>
    <w:rsid w:val="00E638B9"/>
    <w:rsid w:val="00E638C9"/>
    <w:rsid w:val="00E646AA"/>
    <w:rsid w:val="00E666C4"/>
    <w:rsid w:val="00E67834"/>
    <w:rsid w:val="00E71E8D"/>
    <w:rsid w:val="00E728FF"/>
    <w:rsid w:val="00E73AFB"/>
    <w:rsid w:val="00E743E5"/>
    <w:rsid w:val="00E7504C"/>
    <w:rsid w:val="00E75EAA"/>
    <w:rsid w:val="00E75EC3"/>
    <w:rsid w:val="00E77645"/>
    <w:rsid w:val="00E77875"/>
    <w:rsid w:val="00E779F0"/>
    <w:rsid w:val="00E77E70"/>
    <w:rsid w:val="00E80B82"/>
    <w:rsid w:val="00E81729"/>
    <w:rsid w:val="00E81A17"/>
    <w:rsid w:val="00E8222F"/>
    <w:rsid w:val="00E836C0"/>
    <w:rsid w:val="00E83F63"/>
    <w:rsid w:val="00E8517A"/>
    <w:rsid w:val="00E854B4"/>
    <w:rsid w:val="00E85882"/>
    <w:rsid w:val="00E86088"/>
    <w:rsid w:val="00E915F0"/>
    <w:rsid w:val="00E91BF6"/>
    <w:rsid w:val="00E92666"/>
    <w:rsid w:val="00E9293B"/>
    <w:rsid w:val="00E92AC9"/>
    <w:rsid w:val="00E92E53"/>
    <w:rsid w:val="00E9329E"/>
    <w:rsid w:val="00E937FD"/>
    <w:rsid w:val="00E93DCB"/>
    <w:rsid w:val="00E93FE9"/>
    <w:rsid w:val="00E94250"/>
    <w:rsid w:val="00E9454B"/>
    <w:rsid w:val="00E970CD"/>
    <w:rsid w:val="00E97A31"/>
    <w:rsid w:val="00EA05AE"/>
    <w:rsid w:val="00EA07EA"/>
    <w:rsid w:val="00EA0D94"/>
    <w:rsid w:val="00EA19F1"/>
    <w:rsid w:val="00EA2A36"/>
    <w:rsid w:val="00EA2F37"/>
    <w:rsid w:val="00EA399D"/>
    <w:rsid w:val="00EA4600"/>
    <w:rsid w:val="00EA46D9"/>
    <w:rsid w:val="00EA50F9"/>
    <w:rsid w:val="00EA5C21"/>
    <w:rsid w:val="00EA6797"/>
    <w:rsid w:val="00EA78FA"/>
    <w:rsid w:val="00EB0EFB"/>
    <w:rsid w:val="00EB105D"/>
    <w:rsid w:val="00EB2691"/>
    <w:rsid w:val="00EB2948"/>
    <w:rsid w:val="00EB5097"/>
    <w:rsid w:val="00EB5DEC"/>
    <w:rsid w:val="00EB685C"/>
    <w:rsid w:val="00EB6D70"/>
    <w:rsid w:val="00EB70F9"/>
    <w:rsid w:val="00EC0693"/>
    <w:rsid w:val="00EC1A54"/>
    <w:rsid w:val="00EC224F"/>
    <w:rsid w:val="00EC4A25"/>
    <w:rsid w:val="00EC4C57"/>
    <w:rsid w:val="00EC4DA3"/>
    <w:rsid w:val="00EC52A2"/>
    <w:rsid w:val="00EC7A4F"/>
    <w:rsid w:val="00EC7DAF"/>
    <w:rsid w:val="00ED1455"/>
    <w:rsid w:val="00ED204D"/>
    <w:rsid w:val="00ED4E8D"/>
    <w:rsid w:val="00ED518C"/>
    <w:rsid w:val="00ED67F8"/>
    <w:rsid w:val="00EE0F99"/>
    <w:rsid w:val="00EE0F9D"/>
    <w:rsid w:val="00EE1156"/>
    <w:rsid w:val="00EE1FC6"/>
    <w:rsid w:val="00EE3DDE"/>
    <w:rsid w:val="00EE3EE2"/>
    <w:rsid w:val="00EE41EE"/>
    <w:rsid w:val="00EE4C68"/>
    <w:rsid w:val="00EE4D6B"/>
    <w:rsid w:val="00EE4D8F"/>
    <w:rsid w:val="00EE5057"/>
    <w:rsid w:val="00EE58B3"/>
    <w:rsid w:val="00EE5AC1"/>
    <w:rsid w:val="00EE61A4"/>
    <w:rsid w:val="00EE67BA"/>
    <w:rsid w:val="00EE6BC6"/>
    <w:rsid w:val="00EF3C31"/>
    <w:rsid w:val="00EF42B4"/>
    <w:rsid w:val="00EF4B5E"/>
    <w:rsid w:val="00EF53BF"/>
    <w:rsid w:val="00EF62EF"/>
    <w:rsid w:val="00EF6B50"/>
    <w:rsid w:val="00EF7393"/>
    <w:rsid w:val="00F025A2"/>
    <w:rsid w:val="00F035DB"/>
    <w:rsid w:val="00F04F51"/>
    <w:rsid w:val="00F0533C"/>
    <w:rsid w:val="00F05426"/>
    <w:rsid w:val="00F05719"/>
    <w:rsid w:val="00F06CDF"/>
    <w:rsid w:val="00F07388"/>
    <w:rsid w:val="00F078C8"/>
    <w:rsid w:val="00F110DD"/>
    <w:rsid w:val="00F125D7"/>
    <w:rsid w:val="00F12FF8"/>
    <w:rsid w:val="00F139BA"/>
    <w:rsid w:val="00F14414"/>
    <w:rsid w:val="00F14740"/>
    <w:rsid w:val="00F16216"/>
    <w:rsid w:val="00F168B8"/>
    <w:rsid w:val="00F2026E"/>
    <w:rsid w:val="00F20C2B"/>
    <w:rsid w:val="00F210BC"/>
    <w:rsid w:val="00F2135F"/>
    <w:rsid w:val="00F2210A"/>
    <w:rsid w:val="00F271B4"/>
    <w:rsid w:val="00F32066"/>
    <w:rsid w:val="00F322A4"/>
    <w:rsid w:val="00F32564"/>
    <w:rsid w:val="00F33D9C"/>
    <w:rsid w:val="00F360F1"/>
    <w:rsid w:val="00F37743"/>
    <w:rsid w:val="00F377D8"/>
    <w:rsid w:val="00F414C7"/>
    <w:rsid w:val="00F417B5"/>
    <w:rsid w:val="00F419F4"/>
    <w:rsid w:val="00F44D11"/>
    <w:rsid w:val="00F45897"/>
    <w:rsid w:val="00F4721A"/>
    <w:rsid w:val="00F472DD"/>
    <w:rsid w:val="00F50F6C"/>
    <w:rsid w:val="00F52E57"/>
    <w:rsid w:val="00F53872"/>
    <w:rsid w:val="00F539EF"/>
    <w:rsid w:val="00F54767"/>
    <w:rsid w:val="00F54A3D"/>
    <w:rsid w:val="00F54B11"/>
    <w:rsid w:val="00F56161"/>
    <w:rsid w:val="00F56962"/>
    <w:rsid w:val="00F56B69"/>
    <w:rsid w:val="00F57A8E"/>
    <w:rsid w:val="00F60927"/>
    <w:rsid w:val="00F617CB"/>
    <w:rsid w:val="00F61B3C"/>
    <w:rsid w:val="00F6251B"/>
    <w:rsid w:val="00F63DAF"/>
    <w:rsid w:val="00F649C7"/>
    <w:rsid w:val="00F653B8"/>
    <w:rsid w:val="00F6613D"/>
    <w:rsid w:val="00F67EA8"/>
    <w:rsid w:val="00F67EBD"/>
    <w:rsid w:val="00F70133"/>
    <w:rsid w:val="00F704A2"/>
    <w:rsid w:val="00F74314"/>
    <w:rsid w:val="00F743A2"/>
    <w:rsid w:val="00F746ED"/>
    <w:rsid w:val="00F76401"/>
    <w:rsid w:val="00F76F8F"/>
    <w:rsid w:val="00F774F3"/>
    <w:rsid w:val="00F80203"/>
    <w:rsid w:val="00F80AC2"/>
    <w:rsid w:val="00F8115C"/>
    <w:rsid w:val="00F81833"/>
    <w:rsid w:val="00F81EFF"/>
    <w:rsid w:val="00F82008"/>
    <w:rsid w:val="00F820E7"/>
    <w:rsid w:val="00F8215D"/>
    <w:rsid w:val="00F826F8"/>
    <w:rsid w:val="00F82E70"/>
    <w:rsid w:val="00F83D17"/>
    <w:rsid w:val="00F83E7E"/>
    <w:rsid w:val="00F86034"/>
    <w:rsid w:val="00F86180"/>
    <w:rsid w:val="00F86A1B"/>
    <w:rsid w:val="00F90780"/>
    <w:rsid w:val="00F909AE"/>
    <w:rsid w:val="00F924BF"/>
    <w:rsid w:val="00F92F93"/>
    <w:rsid w:val="00F93E68"/>
    <w:rsid w:val="00F940DA"/>
    <w:rsid w:val="00F944F2"/>
    <w:rsid w:val="00F9520C"/>
    <w:rsid w:val="00F9595C"/>
    <w:rsid w:val="00F95998"/>
    <w:rsid w:val="00F96D43"/>
    <w:rsid w:val="00F96FDB"/>
    <w:rsid w:val="00F9789D"/>
    <w:rsid w:val="00FA0927"/>
    <w:rsid w:val="00FA1043"/>
    <w:rsid w:val="00FA1266"/>
    <w:rsid w:val="00FA1923"/>
    <w:rsid w:val="00FA270B"/>
    <w:rsid w:val="00FA4828"/>
    <w:rsid w:val="00FA4C66"/>
    <w:rsid w:val="00FA5190"/>
    <w:rsid w:val="00FA5286"/>
    <w:rsid w:val="00FA5AF6"/>
    <w:rsid w:val="00FA68EF"/>
    <w:rsid w:val="00FA6C1A"/>
    <w:rsid w:val="00FA6EE3"/>
    <w:rsid w:val="00FA7EDB"/>
    <w:rsid w:val="00FB1F41"/>
    <w:rsid w:val="00FB20BA"/>
    <w:rsid w:val="00FB413F"/>
    <w:rsid w:val="00FB6179"/>
    <w:rsid w:val="00FB66B2"/>
    <w:rsid w:val="00FB7208"/>
    <w:rsid w:val="00FC1192"/>
    <w:rsid w:val="00FC258A"/>
    <w:rsid w:val="00FC562B"/>
    <w:rsid w:val="00FC5CF9"/>
    <w:rsid w:val="00FC63BB"/>
    <w:rsid w:val="00FC6A2C"/>
    <w:rsid w:val="00FC6C6F"/>
    <w:rsid w:val="00FC70B1"/>
    <w:rsid w:val="00FC7944"/>
    <w:rsid w:val="00FC7BF6"/>
    <w:rsid w:val="00FD00C4"/>
    <w:rsid w:val="00FD03D1"/>
    <w:rsid w:val="00FD08CC"/>
    <w:rsid w:val="00FD1732"/>
    <w:rsid w:val="00FD2459"/>
    <w:rsid w:val="00FD34A2"/>
    <w:rsid w:val="00FD3A8D"/>
    <w:rsid w:val="00FD48C6"/>
    <w:rsid w:val="00FD4976"/>
    <w:rsid w:val="00FD5DB4"/>
    <w:rsid w:val="00FD6820"/>
    <w:rsid w:val="00FE0952"/>
    <w:rsid w:val="00FE0C35"/>
    <w:rsid w:val="00FE3361"/>
    <w:rsid w:val="00FE4131"/>
    <w:rsid w:val="00FE55D0"/>
    <w:rsid w:val="00FE570A"/>
    <w:rsid w:val="00FE59EF"/>
    <w:rsid w:val="00FE65A1"/>
    <w:rsid w:val="00FE71F5"/>
    <w:rsid w:val="00FF0794"/>
    <w:rsid w:val="00FF08F3"/>
    <w:rsid w:val="00FF0952"/>
    <w:rsid w:val="00FF4DF1"/>
    <w:rsid w:val="00FF5040"/>
    <w:rsid w:val="00FF65A3"/>
    <w:rsid w:val="00FF6E83"/>
    <w:rsid w:val="00FF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92FD01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basedOn w:val="Normal"/>
    <w:next w:val="Normal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paragraph" w:customStyle="1" w:styleId="TdocHeader2">
    <w:name w:val="Tdoc_Header_2"/>
    <w:basedOn w:val="Normal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35E4A"/>
    <w:rPr>
      <w:color w:val="808080"/>
    </w:rPr>
  </w:style>
  <w:style w:type="table" w:styleId="TableGrid">
    <w:name w:val="Table Grid"/>
    <w:basedOn w:val="TableNormal"/>
    <w:rsid w:val="00676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BD4267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BD4267"/>
    <w:rPr>
      <w:rFonts w:eastAsia="SimSun"/>
      <w:lang w:eastAsia="en-US"/>
    </w:rPr>
  </w:style>
  <w:style w:type="paragraph" w:customStyle="1" w:styleId="3GPP">
    <w:name w:val="3GPP 正文"/>
    <w:basedOn w:val="Normal"/>
    <w:link w:val="3GPPChar"/>
    <w:qFormat/>
    <w:rsid w:val="00D53C38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D53C38"/>
    <w:rPr>
      <w:rFonts w:eastAsia="SimSun"/>
      <w:lang w:val="x-none" w:eastAsia="ja-JP"/>
    </w:rPr>
  </w:style>
  <w:style w:type="character" w:customStyle="1" w:styleId="TALChar">
    <w:name w:val="TAL Char"/>
    <w:locked/>
    <w:rsid w:val="00AA4F3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Word_Document.doc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0DFEA7-B2AA-403F-B654-66A6C7DFE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4393</TotalTime>
  <Pages>3</Pages>
  <Words>914</Words>
  <Characters>5211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</Company>
  <LinksUpToDate>false</LinksUpToDate>
  <CharactersWithSpaces>6113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15 | 14 | 13 |12 |11 | 10 | 9 | 8 | 7 | 6 | 5 | 4)</dc:subject>
  <dc:creator>Anthony Lo</dc:creator>
  <cp:keywords>Nokia;3GPP, RAN4</cp:keywords>
  <cp:lastModifiedBy>Lo, Anthony (Nokia - GB/Bristol)</cp:lastModifiedBy>
  <cp:revision>1124</cp:revision>
  <dcterms:created xsi:type="dcterms:W3CDTF">2017-03-01T15:56:00Z</dcterms:created>
  <dcterms:modified xsi:type="dcterms:W3CDTF">2018-04-06T19:25:00Z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